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1BEC23" w14:textId="77777777" w:rsidR="00DC7A32" w:rsidRDefault="00EC53E9" w:rsidP="00EC53E9">
      <w:pPr>
        <w:jc w:val="center"/>
        <w:rPr>
          <w:b/>
          <w:bCs/>
          <w:color w:val="auto"/>
          <w:sz w:val="40"/>
          <w:szCs w:val="40"/>
        </w:rPr>
      </w:pPr>
      <w:r w:rsidRPr="002574A6">
        <w:rPr>
          <w:b/>
          <w:bCs/>
          <w:color w:val="auto"/>
          <w:sz w:val="40"/>
          <w:szCs w:val="40"/>
        </w:rPr>
        <w:t>TIÊU CHÍ ĐÁNH GIÁ KỸ THUẬT</w:t>
      </w:r>
    </w:p>
    <w:p w14:paraId="3A047CB7" w14:textId="0290CC48" w:rsidR="00EC53E9" w:rsidRPr="002574A6" w:rsidRDefault="00942B76" w:rsidP="00EC53E9">
      <w:pPr>
        <w:jc w:val="center"/>
        <w:rPr>
          <w:b/>
          <w:bCs/>
          <w:color w:val="auto"/>
          <w:sz w:val="40"/>
          <w:szCs w:val="40"/>
          <w:lang w:val="de-DE"/>
        </w:rPr>
      </w:pPr>
      <w:r w:rsidRPr="00942B76">
        <w:rPr>
          <w:b/>
          <w:bCs/>
          <w:color w:val="auto"/>
          <w:sz w:val="40"/>
          <w:szCs w:val="40"/>
          <w:lang w:val="de-DE"/>
        </w:rPr>
        <w:t>CỤM ĐẤU RẼ CÁP BỌC TRUNG THẾ 24KV</w:t>
      </w:r>
    </w:p>
    <w:p w14:paraId="59315C6F" w14:textId="77777777" w:rsidR="00EC53E9" w:rsidRPr="002574A6" w:rsidRDefault="00EC53E9" w:rsidP="00EC53E9">
      <w:pPr>
        <w:rPr>
          <w:b/>
          <w:bCs/>
          <w:color w:val="auto"/>
          <w:sz w:val="40"/>
          <w:szCs w:val="40"/>
          <w:lang w:val="de-DE"/>
        </w:rPr>
      </w:pPr>
      <w:r w:rsidRPr="002574A6">
        <w:rPr>
          <w:b/>
          <w:bCs/>
          <w:color w:val="auto"/>
          <w:sz w:val="40"/>
          <w:szCs w:val="40"/>
          <w:lang w:val="de-DE"/>
        </w:rPr>
        <w:br w:type="page"/>
      </w:r>
    </w:p>
    <w:p w14:paraId="48445231" w14:textId="7C7777B0" w:rsidR="00EC53E9" w:rsidRPr="002574A6" w:rsidRDefault="00EC53E9" w:rsidP="001C3870">
      <w:pPr>
        <w:shd w:val="clear" w:color="auto" w:fill="FFFFFF"/>
        <w:spacing w:after="120"/>
        <w:rPr>
          <w:b/>
          <w:bCs/>
          <w:color w:val="auto"/>
          <w:sz w:val="26"/>
          <w:szCs w:val="26"/>
        </w:rPr>
      </w:pPr>
    </w:p>
    <w:tbl>
      <w:tblPr>
        <w:tblW w:w="492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51"/>
        <w:gridCol w:w="2935"/>
        <w:gridCol w:w="1094"/>
        <w:gridCol w:w="925"/>
        <w:gridCol w:w="1337"/>
      </w:tblGrid>
      <w:tr w:rsidR="00EC53E9" w:rsidRPr="00DC7A32" w14:paraId="0F144C65" w14:textId="77777777" w:rsidTr="00526666">
        <w:trPr>
          <w:trHeight w:val="563"/>
          <w:tblHeader/>
          <w:jc w:val="center"/>
        </w:trPr>
        <w:tc>
          <w:tcPr>
            <w:tcW w:w="399" w:type="pct"/>
            <w:vMerge w:val="restart"/>
            <w:vAlign w:val="center"/>
          </w:tcPr>
          <w:p w14:paraId="00120349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4E14C70F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0E25657E" w14:textId="77777777" w:rsidR="00EC53E9" w:rsidRPr="002574A6" w:rsidRDefault="00EC53E9" w:rsidP="00FB4F22">
            <w:pPr>
              <w:pStyle w:val="TableParagraph"/>
              <w:ind w:left="239"/>
              <w:rPr>
                <w:b/>
                <w:sz w:val="26"/>
                <w:szCs w:val="26"/>
              </w:rPr>
            </w:pPr>
            <w:r w:rsidRPr="002574A6"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2732" w:type="pct"/>
            <w:gridSpan w:val="2"/>
            <w:vAlign w:val="center"/>
          </w:tcPr>
          <w:p w14:paraId="4BB3481F" w14:textId="77777777" w:rsidR="00EC53E9" w:rsidRPr="002574A6" w:rsidRDefault="00EC53E9" w:rsidP="00FB4F22">
            <w:pPr>
              <w:pStyle w:val="TableParagraph"/>
              <w:ind w:left="13" w:right="4"/>
              <w:jc w:val="center"/>
              <w:rPr>
                <w:b/>
                <w:sz w:val="26"/>
                <w:szCs w:val="26"/>
              </w:rPr>
            </w:pPr>
            <w:r w:rsidRPr="002574A6">
              <w:rPr>
                <w:b/>
                <w:sz w:val="26"/>
                <w:szCs w:val="26"/>
              </w:rPr>
              <w:t xml:space="preserve">Tiêu </w:t>
            </w:r>
            <w:r w:rsidRPr="002574A6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1869" w:type="pct"/>
            <w:gridSpan w:val="3"/>
            <w:vAlign w:val="center"/>
          </w:tcPr>
          <w:p w14:paraId="37E2B3B1" w14:textId="77777777" w:rsidR="00EC53E9" w:rsidRPr="002574A6" w:rsidRDefault="00EC53E9" w:rsidP="00FB4F22">
            <w:pPr>
              <w:pStyle w:val="TableParagraph"/>
              <w:ind w:left="572"/>
              <w:rPr>
                <w:b/>
                <w:sz w:val="26"/>
                <w:szCs w:val="26"/>
              </w:rPr>
            </w:pPr>
            <w:r w:rsidRPr="002574A6">
              <w:rPr>
                <w:b/>
                <w:sz w:val="26"/>
                <w:szCs w:val="26"/>
              </w:rPr>
              <w:t>Đánh</w:t>
            </w:r>
            <w:r w:rsidRPr="002574A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b/>
                <w:sz w:val="26"/>
                <w:szCs w:val="26"/>
              </w:rPr>
              <w:t>giá</w:t>
            </w:r>
            <w:r w:rsidRPr="002574A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b/>
                <w:sz w:val="26"/>
                <w:szCs w:val="26"/>
              </w:rPr>
              <w:t>tính</w:t>
            </w:r>
            <w:r w:rsidRPr="002574A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b/>
                <w:sz w:val="26"/>
                <w:szCs w:val="26"/>
              </w:rPr>
              <w:t>đáp</w:t>
            </w:r>
            <w:r w:rsidRPr="002574A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b/>
                <w:spacing w:val="-5"/>
                <w:sz w:val="26"/>
                <w:szCs w:val="26"/>
              </w:rPr>
              <w:t>ứng</w:t>
            </w:r>
          </w:p>
        </w:tc>
      </w:tr>
      <w:tr w:rsidR="00EC53E9" w:rsidRPr="002574A6" w14:paraId="38ADA569" w14:textId="77777777" w:rsidTr="00526666">
        <w:trPr>
          <w:trHeight w:val="1206"/>
          <w:tblHeader/>
          <w:jc w:val="center"/>
        </w:trPr>
        <w:tc>
          <w:tcPr>
            <w:tcW w:w="399" w:type="pct"/>
            <w:vMerge/>
            <w:vAlign w:val="center"/>
          </w:tcPr>
          <w:p w14:paraId="18C36FEC" w14:textId="77777777" w:rsidR="00EC53E9" w:rsidRPr="00DC7A32" w:rsidRDefault="00EC53E9" w:rsidP="00FB4F22">
            <w:pPr>
              <w:rPr>
                <w:color w:val="auto"/>
                <w:sz w:val="26"/>
                <w:szCs w:val="26"/>
                <w:lang w:val="vi"/>
              </w:rPr>
            </w:pPr>
          </w:p>
        </w:tc>
        <w:tc>
          <w:tcPr>
            <w:tcW w:w="1091" w:type="pct"/>
            <w:vAlign w:val="center"/>
          </w:tcPr>
          <w:p w14:paraId="1CA9712D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B6786EB" w14:textId="77777777" w:rsidR="00EC53E9" w:rsidRPr="002574A6" w:rsidRDefault="00EC53E9" w:rsidP="00FB4F22">
            <w:pPr>
              <w:pStyle w:val="TableParagraph"/>
              <w:ind w:left="11"/>
              <w:jc w:val="center"/>
              <w:rPr>
                <w:b/>
                <w:sz w:val="26"/>
                <w:szCs w:val="26"/>
              </w:rPr>
            </w:pPr>
            <w:r w:rsidRPr="002574A6">
              <w:rPr>
                <w:b/>
                <w:sz w:val="26"/>
                <w:szCs w:val="26"/>
              </w:rPr>
              <w:t>Mô</w:t>
            </w:r>
            <w:r w:rsidRPr="002574A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b/>
                <w:spacing w:val="-5"/>
                <w:sz w:val="26"/>
                <w:szCs w:val="26"/>
              </w:rPr>
              <w:t>tả</w:t>
            </w:r>
          </w:p>
        </w:tc>
        <w:tc>
          <w:tcPr>
            <w:tcW w:w="1641" w:type="pct"/>
            <w:vAlign w:val="center"/>
          </w:tcPr>
          <w:p w14:paraId="3DAFA85C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6DA93BC" w14:textId="77777777" w:rsidR="00EC53E9" w:rsidRPr="002574A6" w:rsidRDefault="00EC53E9" w:rsidP="00FB4F22">
            <w:pPr>
              <w:pStyle w:val="TableParagraph"/>
              <w:ind w:left="13"/>
              <w:jc w:val="center"/>
              <w:rPr>
                <w:b/>
                <w:sz w:val="26"/>
                <w:szCs w:val="26"/>
              </w:rPr>
            </w:pPr>
            <w:r w:rsidRPr="002574A6">
              <w:rPr>
                <w:b/>
                <w:sz w:val="26"/>
                <w:szCs w:val="26"/>
              </w:rPr>
              <w:t>Yêu</w:t>
            </w:r>
            <w:r w:rsidRPr="002574A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b/>
                <w:spacing w:val="-5"/>
                <w:sz w:val="26"/>
                <w:szCs w:val="26"/>
              </w:rPr>
              <w:t>cầu</w:t>
            </w:r>
          </w:p>
        </w:tc>
        <w:tc>
          <w:tcPr>
            <w:tcW w:w="612" w:type="pct"/>
            <w:vAlign w:val="center"/>
          </w:tcPr>
          <w:p w14:paraId="5A62639E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0B9499D1" w14:textId="77777777" w:rsidR="00EC53E9" w:rsidRPr="002574A6" w:rsidRDefault="00EC53E9" w:rsidP="00FB4F22">
            <w:pPr>
              <w:pStyle w:val="TableParagraph"/>
              <w:ind w:left="15" w:right="3"/>
              <w:jc w:val="center"/>
              <w:rPr>
                <w:b/>
                <w:sz w:val="26"/>
                <w:szCs w:val="26"/>
              </w:rPr>
            </w:pPr>
            <w:r w:rsidRPr="002574A6">
              <w:rPr>
                <w:b/>
                <w:sz w:val="26"/>
                <w:szCs w:val="26"/>
              </w:rPr>
              <w:t>Đáp</w:t>
            </w:r>
            <w:r w:rsidRPr="002574A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b/>
                <w:spacing w:val="-5"/>
                <w:sz w:val="26"/>
                <w:szCs w:val="26"/>
              </w:rPr>
              <w:t>ứng</w:t>
            </w:r>
          </w:p>
        </w:tc>
        <w:tc>
          <w:tcPr>
            <w:tcW w:w="509" w:type="pct"/>
            <w:vAlign w:val="center"/>
          </w:tcPr>
          <w:p w14:paraId="5EDD8C3D" w14:textId="77777777" w:rsidR="00EC53E9" w:rsidRPr="002574A6" w:rsidRDefault="00EC53E9" w:rsidP="00FB4F22">
            <w:pPr>
              <w:pStyle w:val="TableParagraph"/>
              <w:ind w:left="193" w:right="155" w:hanging="24"/>
              <w:jc w:val="both"/>
              <w:rPr>
                <w:b/>
                <w:sz w:val="26"/>
                <w:szCs w:val="26"/>
              </w:rPr>
            </w:pPr>
            <w:r w:rsidRPr="002574A6">
              <w:rPr>
                <w:b/>
                <w:spacing w:val="-4"/>
                <w:sz w:val="26"/>
                <w:szCs w:val="26"/>
              </w:rPr>
              <w:t>Chấp nhận được</w:t>
            </w:r>
          </w:p>
        </w:tc>
        <w:tc>
          <w:tcPr>
            <w:tcW w:w="748" w:type="pct"/>
            <w:vAlign w:val="center"/>
          </w:tcPr>
          <w:p w14:paraId="7459EB88" w14:textId="77777777" w:rsidR="00EC53E9" w:rsidRPr="002574A6" w:rsidRDefault="00EC53E9" w:rsidP="00FB4F22">
            <w:pPr>
              <w:pStyle w:val="TableParagraph"/>
              <w:ind w:left="551" w:hanging="435"/>
              <w:rPr>
                <w:b/>
                <w:sz w:val="26"/>
                <w:szCs w:val="26"/>
              </w:rPr>
            </w:pPr>
            <w:r w:rsidRPr="002574A6">
              <w:rPr>
                <w:b/>
                <w:sz w:val="26"/>
                <w:szCs w:val="26"/>
              </w:rPr>
              <w:t>Không</w:t>
            </w:r>
            <w:r w:rsidRPr="002574A6">
              <w:rPr>
                <w:b/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b/>
                <w:sz w:val="26"/>
                <w:szCs w:val="26"/>
              </w:rPr>
              <w:t xml:space="preserve">đáp </w:t>
            </w:r>
            <w:r w:rsidRPr="002574A6">
              <w:rPr>
                <w:b/>
                <w:spacing w:val="-4"/>
                <w:sz w:val="26"/>
                <w:szCs w:val="26"/>
              </w:rPr>
              <w:t>ứng</w:t>
            </w:r>
          </w:p>
        </w:tc>
      </w:tr>
      <w:tr w:rsidR="00EC53E9" w:rsidRPr="002574A6" w14:paraId="30C829B6" w14:textId="77777777" w:rsidTr="00526666">
        <w:trPr>
          <w:trHeight w:val="561"/>
          <w:jc w:val="center"/>
        </w:trPr>
        <w:tc>
          <w:tcPr>
            <w:tcW w:w="399" w:type="pct"/>
            <w:vAlign w:val="center"/>
          </w:tcPr>
          <w:p w14:paraId="78AF8149" w14:textId="77777777" w:rsidR="00EC53E9" w:rsidRPr="002574A6" w:rsidRDefault="00EC53E9" w:rsidP="00FB4F22">
            <w:pPr>
              <w:pStyle w:val="TableParagraph"/>
              <w:ind w:left="56" w:right="37"/>
              <w:jc w:val="center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(1)</w:t>
            </w:r>
          </w:p>
        </w:tc>
        <w:tc>
          <w:tcPr>
            <w:tcW w:w="2732" w:type="pct"/>
            <w:gridSpan w:val="2"/>
            <w:vAlign w:val="center"/>
          </w:tcPr>
          <w:p w14:paraId="7FFFCD0B" w14:textId="77777777" w:rsidR="00EC53E9" w:rsidRPr="002574A6" w:rsidRDefault="00EC53E9" w:rsidP="00FB4F22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(2)</w:t>
            </w:r>
          </w:p>
        </w:tc>
        <w:tc>
          <w:tcPr>
            <w:tcW w:w="612" w:type="pct"/>
            <w:vAlign w:val="center"/>
          </w:tcPr>
          <w:p w14:paraId="136A2532" w14:textId="77777777" w:rsidR="00EC53E9" w:rsidRPr="002574A6" w:rsidRDefault="00EC53E9" w:rsidP="00FB4F22">
            <w:pPr>
              <w:pStyle w:val="TableParagraph"/>
              <w:ind w:left="15" w:right="2"/>
              <w:jc w:val="center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(3)</w:t>
            </w:r>
          </w:p>
        </w:tc>
        <w:tc>
          <w:tcPr>
            <w:tcW w:w="509" w:type="pct"/>
            <w:vAlign w:val="center"/>
          </w:tcPr>
          <w:p w14:paraId="6A21AEED" w14:textId="77777777" w:rsidR="00EC53E9" w:rsidRPr="002574A6" w:rsidRDefault="00EC53E9" w:rsidP="00FB4F22">
            <w:pPr>
              <w:pStyle w:val="TableParagraph"/>
              <w:ind w:left="335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(4)</w:t>
            </w:r>
          </w:p>
        </w:tc>
        <w:tc>
          <w:tcPr>
            <w:tcW w:w="748" w:type="pct"/>
            <w:vAlign w:val="center"/>
          </w:tcPr>
          <w:p w14:paraId="2940AA0B" w14:textId="77777777" w:rsidR="00EC53E9" w:rsidRPr="002574A6" w:rsidRDefault="00EC53E9" w:rsidP="00FB4F22">
            <w:pPr>
              <w:pStyle w:val="TableParagraph"/>
              <w:ind w:left="30"/>
              <w:jc w:val="center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(5)</w:t>
            </w:r>
          </w:p>
        </w:tc>
      </w:tr>
      <w:tr w:rsidR="00EC53E9" w:rsidRPr="002574A6" w14:paraId="6DF71CB8" w14:textId="77777777" w:rsidTr="00526666">
        <w:trPr>
          <w:trHeight w:val="885"/>
          <w:jc w:val="center"/>
        </w:trPr>
        <w:tc>
          <w:tcPr>
            <w:tcW w:w="399" w:type="pct"/>
            <w:vAlign w:val="center"/>
          </w:tcPr>
          <w:p w14:paraId="09F4EA10" w14:textId="77777777" w:rsidR="00EC53E9" w:rsidRPr="002574A6" w:rsidRDefault="00EC53E9" w:rsidP="00FB4F22">
            <w:pPr>
              <w:pStyle w:val="TableParagraph"/>
              <w:ind w:left="56"/>
              <w:jc w:val="center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091" w:type="pct"/>
            <w:vAlign w:val="center"/>
          </w:tcPr>
          <w:p w14:paraId="13C40B1B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Nhà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sản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xuất</w:t>
            </w:r>
          </w:p>
        </w:tc>
        <w:tc>
          <w:tcPr>
            <w:tcW w:w="1641" w:type="pct"/>
            <w:vAlign w:val="center"/>
          </w:tcPr>
          <w:p w14:paraId="62EAD37D" w14:textId="77777777" w:rsidR="00EC53E9" w:rsidRPr="002574A6" w:rsidRDefault="00EC53E9" w:rsidP="00FB4F22">
            <w:pPr>
              <w:pStyle w:val="TableParagraph"/>
              <w:ind w:left="1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Nêu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cụ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thể</w:t>
            </w:r>
          </w:p>
        </w:tc>
        <w:tc>
          <w:tcPr>
            <w:tcW w:w="612" w:type="pct"/>
            <w:vAlign w:val="center"/>
          </w:tcPr>
          <w:p w14:paraId="65C04397" w14:textId="77777777" w:rsidR="00EC53E9" w:rsidRPr="002574A6" w:rsidRDefault="00EC53E9" w:rsidP="00FB4F22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Nêu</w:t>
            </w:r>
            <w:r w:rsidRPr="002574A6">
              <w:rPr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rõ</w:t>
            </w:r>
          </w:p>
        </w:tc>
        <w:tc>
          <w:tcPr>
            <w:tcW w:w="509" w:type="pct"/>
            <w:vAlign w:val="center"/>
          </w:tcPr>
          <w:p w14:paraId="1BEDE840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10F3A469" w14:textId="77777777" w:rsidR="00EC53E9" w:rsidRPr="002574A6" w:rsidRDefault="00EC53E9" w:rsidP="00FB4F22">
            <w:pPr>
              <w:pStyle w:val="TableParagraph"/>
              <w:ind w:left="666" w:hanging="5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nêu </w:t>
            </w:r>
            <w:r w:rsidRPr="002574A6">
              <w:rPr>
                <w:spacing w:val="-6"/>
                <w:sz w:val="26"/>
                <w:szCs w:val="26"/>
              </w:rPr>
              <w:t>rõ</w:t>
            </w:r>
          </w:p>
        </w:tc>
      </w:tr>
      <w:tr w:rsidR="00EC53E9" w:rsidRPr="002574A6" w14:paraId="61BB1698" w14:textId="77777777" w:rsidTr="00526666">
        <w:trPr>
          <w:trHeight w:val="883"/>
          <w:jc w:val="center"/>
        </w:trPr>
        <w:tc>
          <w:tcPr>
            <w:tcW w:w="399" w:type="pct"/>
            <w:vAlign w:val="center"/>
          </w:tcPr>
          <w:p w14:paraId="3C15B11C" w14:textId="77777777" w:rsidR="00EC53E9" w:rsidRPr="002574A6" w:rsidRDefault="00EC53E9" w:rsidP="00FB4F22">
            <w:pPr>
              <w:pStyle w:val="TableParagraph"/>
              <w:ind w:left="56"/>
              <w:jc w:val="center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1091" w:type="pct"/>
            <w:vAlign w:val="center"/>
          </w:tcPr>
          <w:p w14:paraId="2738592A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Nước</w:t>
            </w:r>
            <w:r w:rsidRPr="002574A6">
              <w:rPr>
                <w:spacing w:val="-5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sản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xuất</w:t>
            </w:r>
          </w:p>
        </w:tc>
        <w:tc>
          <w:tcPr>
            <w:tcW w:w="1641" w:type="pct"/>
            <w:vAlign w:val="center"/>
          </w:tcPr>
          <w:p w14:paraId="37C15981" w14:textId="77777777" w:rsidR="00EC53E9" w:rsidRPr="002574A6" w:rsidRDefault="00EC53E9" w:rsidP="00FB4F22">
            <w:pPr>
              <w:pStyle w:val="TableParagraph"/>
              <w:ind w:left="1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Nêu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cụ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thể</w:t>
            </w:r>
          </w:p>
        </w:tc>
        <w:tc>
          <w:tcPr>
            <w:tcW w:w="612" w:type="pct"/>
            <w:vAlign w:val="center"/>
          </w:tcPr>
          <w:p w14:paraId="0F937B04" w14:textId="77777777" w:rsidR="00EC53E9" w:rsidRPr="002574A6" w:rsidRDefault="00EC53E9" w:rsidP="00FB4F22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Nêu</w:t>
            </w:r>
            <w:r w:rsidRPr="002574A6">
              <w:rPr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rõ</w:t>
            </w:r>
          </w:p>
        </w:tc>
        <w:tc>
          <w:tcPr>
            <w:tcW w:w="509" w:type="pct"/>
            <w:vAlign w:val="center"/>
          </w:tcPr>
          <w:p w14:paraId="27E2F111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4846DDE3" w14:textId="77777777" w:rsidR="00EC53E9" w:rsidRPr="002574A6" w:rsidRDefault="00EC53E9" w:rsidP="00FB4F22">
            <w:pPr>
              <w:pStyle w:val="TableParagraph"/>
              <w:ind w:left="666" w:hanging="5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nêu </w:t>
            </w:r>
            <w:r w:rsidRPr="002574A6">
              <w:rPr>
                <w:spacing w:val="-6"/>
                <w:sz w:val="26"/>
                <w:szCs w:val="26"/>
              </w:rPr>
              <w:t>rõ</w:t>
            </w:r>
          </w:p>
        </w:tc>
      </w:tr>
      <w:tr w:rsidR="00EC53E9" w:rsidRPr="002574A6" w14:paraId="61C3D6F3" w14:textId="77777777" w:rsidTr="00526666">
        <w:trPr>
          <w:trHeight w:val="885"/>
          <w:jc w:val="center"/>
        </w:trPr>
        <w:tc>
          <w:tcPr>
            <w:tcW w:w="399" w:type="pct"/>
            <w:vAlign w:val="center"/>
          </w:tcPr>
          <w:p w14:paraId="615EA9D9" w14:textId="77777777" w:rsidR="00EC53E9" w:rsidRPr="002574A6" w:rsidRDefault="00EC53E9" w:rsidP="00FB4F22">
            <w:pPr>
              <w:pStyle w:val="TableParagraph"/>
              <w:ind w:left="56"/>
              <w:jc w:val="center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091" w:type="pct"/>
            <w:vAlign w:val="center"/>
          </w:tcPr>
          <w:p w14:paraId="07A6C180" w14:textId="77777777" w:rsidR="00EC53E9" w:rsidRPr="002574A6" w:rsidRDefault="00EC53E9" w:rsidP="00FB4F22">
            <w:pPr>
              <w:pStyle w:val="TableParagraph"/>
              <w:ind w:left="108" w:right="230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Mã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hiệu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sản </w:t>
            </w:r>
            <w:r w:rsidRPr="002574A6">
              <w:rPr>
                <w:spacing w:val="-4"/>
                <w:sz w:val="26"/>
                <w:szCs w:val="26"/>
              </w:rPr>
              <w:t>phẩm</w:t>
            </w:r>
          </w:p>
        </w:tc>
        <w:tc>
          <w:tcPr>
            <w:tcW w:w="1641" w:type="pct"/>
            <w:vAlign w:val="center"/>
          </w:tcPr>
          <w:p w14:paraId="235A12E9" w14:textId="77777777" w:rsidR="00EC53E9" w:rsidRPr="002574A6" w:rsidRDefault="00EC53E9" w:rsidP="00FB4F22">
            <w:pPr>
              <w:pStyle w:val="TableParagraph"/>
              <w:ind w:left="1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Nêu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cụ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thể</w:t>
            </w:r>
          </w:p>
        </w:tc>
        <w:tc>
          <w:tcPr>
            <w:tcW w:w="612" w:type="pct"/>
            <w:vAlign w:val="center"/>
          </w:tcPr>
          <w:p w14:paraId="51942C17" w14:textId="77777777" w:rsidR="00EC53E9" w:rsidRPr="002574A6" w:rsidRDefault="00EC53E9" w:rsidP="00FB4F22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Nêu</w:t>
            </w:r>
            <w:r w:rsidRPr="002574A6">
              <w:rPr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rõ</w:t>
            </w:r>
          </w:p>
        </w:tc>
        <w:tc>
          <w:tcPr>
            <w:tcW w:w="509" w:type="pct"/>
            <w:vAlign w:val="center"/>
          </w:tcPr>
          <w:p w14:paraId="3C6C5814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237BDC6C" w14:textId="77777777" w:rsidR="00EC53E9" w:rsidRPr="002574A6" w:rsidRDefault="00EC53E9" w:rsidP="00FB4F22">
            <w:pPr>
              <w:pStyle w:val="TableParagraph"/>
              <w:ind w:left="666" w:hanging="5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nêu </w:t>
            </w:r>
            <w:r w:rsidRPr="002574A6">
              <w:rPr>
                <w:spacing w:val="-6"/>
                <w:sz w:val="26"/>
                <w:szCs w:val="26"/>
              </w:rPr>
              <w:t>rõ</w:t>
            </w:r>
          </w:p>
        </w:tc>
      </w:tr>
      <w:tr w:rsidR="00EC53E9" w:rsidRPr="002574A6" w14:paraId="0D8699F5" w14:textId="77777777" w:rsidTr="00526666">
        <w:trPr>
          <w:trHeight w:val="1204"/>
          <w:jc w:val="center"/>
        </w:trPr>
        <w:tc>
          <w:tcPr>
            <w:tcW w:w="399" w:type="pct"/>
            <w:vAlign w:val="center"/>
          </w:tcPr>
          <w:p w14:paraId="311A1F90" w14:textId="77777777" w:rsidR="00EC53E9" w:rsidRPr="002574A6" w:rsidRDefault="00EC53E9" w:rsidP="00FB4F22">
            <w:pPr>
              <w:pStyle w:val="TableParagraph"/>
              <w:ind w:left="56"/>
              <w:jc w:val="center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1091" w:type="pct"/>
            <w:vAlign w:val="center"/>
          </w:tcPr>
          <w:p w14:paraId="5239B7BF" w14:textId="77777777" w:rsidR="00EC53E9" w:rsidRPr="002574A6" w:rsidRDefault="00EC53E9" w:rsidP="00FB4F22">
            <w:pPr>
              <w:pStyle w:val="TableParagraph"/>
              <w:ind w:left="108" w:right="222"/>
              <w:jc w:val="both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Tiêu chuẩn quản lý</w:t>
            </w:r>
            <w:r w:rsidRPr="002574A6">
              <w:rPr>
                <w:spacing w:val="-1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chất</w:t>
            </w:r>
            <w:r w:rsidRPr="002574A6">
              <w:rPr>
                <w:spacing w:val="-1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lượng</w:t>
            </w:r>
            <w:r w:rsidRPr="002574A6">
              <w:rPr>
                <w:spacing w:val="-1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sản </w:t>
            </w:r>
            <w:r w:rsidRPr="002574A6">
              <w:rPr>
                <w:spacing w:val="-4"/>
                <w:sz w:val="26"/>
                <w:szCs w:val="26"/>
              </w:rPr>
              <w:t>phẩm</w:t>
            </w:r>
          </w:p>
        </w:tc>
        <w:tc>
          <w:tcPr>
            <w:tcW w:w="1641" w:type="pct"/>
            <w:vAlign w:val="center"/>
          </w:tcPr>
          <w:p w14:paraId="0B4AEB76" w14:textId="77777777" w:rsidR="00EC53E9" w:rsidRPr="002574A6" w:rsidRDefault="00EC53E9" w:rsidP="00FB4F22">
            <w:pPr>
              <w:pStyle w:val="TableParagraph"/>
              <w:ind w:left="1342" w:hanging="845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ISO</w:t>
            </w:r>
            <w:r w:rsidRPr="002574A6">
              <w:rPr>
                <w:spacing w:val="-1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9001</w:t>
            </w:r>
            <w:r w:rsidRPr="002574A6">
              <w:rPr>
                <w:spacing w:val="-1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hoặc</w:t>
            </w:r>
            <w:r w:rsidRPr="002574A6">
              <w:rPr>
                <w:spacing w:val="-1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tương </w:t>
            </w:r>
            <w:r w:rsidRPr="002574A6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612" w:type="pct"/>
            <w:vAlign w:val="center"/>
          </w:tcPr>
          <w:p w14:paraId="5437D5DF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7D14BB34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1F5EA903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7F1DAF83" w14:textId="77777777" w:rsidTr="00526666">
        <w:trPr>
          <w:trHeight w:val="1528"/>
          <w:jc w:val="center"/>
        </w:trPr>
        <w:tc>
          <w:tcPr>
            <w:tcW w:w="399" w:type="pct"/>
            <w:vAlign w:val="center"/>
          </w:tcPr>
          <w:p w14:paraId="7FCCF283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48099BA" w14:textId="77777777" w:rsidR="00EC53E9" w:rsidRPr="002574A6" w:rsidRDefault="00EC53E9" w:rsidP="00FB4F22">
            <w:pPr>
              <w:pStyle w:val="TableParagraph"/>
              <w:ind w:left="56"/>
              <w:jc w:val="center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091" w:type="pct"/>
            <w:vAlign w:val="center"/>
          </w:tcPr>
          <w:p w14:paraId="04966471" w14:textId="77777777" w:rsidR="00EC53E9" w:rsidRPr="002574A6" w:rsidRDefault="00EC53E9" w:rsidP="00FB4F22">
            <w:pPr>
              <w:pStyle w:val="TableParagraph"/>
              <w:ind w:left="108" w:right="230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Tiêu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chuẩn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sản xuất và thử </w:t>
            </w:r>
            <w:r w:rsidRPr="002574A6">
              <w:rPr>
                <w:spacing w:val="-2"/>
                <w:sz w:val="26"/>
                <w:szCs w:val="26"/>
              </w:rPr>
              <w:t>nghiệm</w:t>
            </w:r>
          </w:p>
        </w:tc>
        <w:tc>
          <w:tcPr>
            <w:tcW w:w="1641" w:type="pct"/>
            <w:vAlign w:val="center"/>
          </w:tcPr>
          <w:p w14:paraId="1897FDDF" w14:textId="77777777" w:rsidR="00EC53E9" w:rsidRPr="002574A6" w:rsidRDefault="00EC53E9" w:rsidP="00FB4F22">
            <w:pPr>
              <w:pStyle w:val="TableParagraph"/>
              <w:ind w:left="250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UL</w:t>
            </w:r>
            <w:r w:rsidRPr="002574A6">
              <w:rPr>
                <w:spacing w:val="-5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94,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IEC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60695-11-</w:t>
            </w:r>
            <w:r w:rsidRPr="002574A6">
              <w:rPr>
                <w:spacing w:val="-5"/>
                <w:sz w:val="26"/>
                <w:szCs w:val="26"/>
              </w:rPr>
              <w:t>10,</w:t>
            </w:r>
          </w:p>
          <w:p w14:paraId="19F31E0B" w14:textId="77777777" w:rsidR="00EC53E9" w:rsidRPr="002574A6" w:rsidRDefault="00EC53E9" w:rsidP="00FB4F22">
            <w:pPr>
              <w:pStyle w:val="TableParagraph"/>
              <w:ind w:left="423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IEC</w:t>
            </w:r>
            <w:r w:rsidRPr="002574A6">
              <w:rPr>
                <w:spacing w:val="-6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60695-20-10,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IEC</w:t>
            </w:r>
          </w:p>
          <w:p w14:paraId="1ED45128" w14:textId="77777777" w:rsidR="00EC53E9" w:rsidRPr="002574A6" w:rsidRDefault="00EC53E9" w:rsidP="00FB4F22">
            <w:pPr>
              <w:pStyle w:val="TableParagraph"/>
              <w:ind w:left="142" w:firstLine="96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62217 và IEC 61952 hoặc các</w:t>
            </w:r>
            <w:r w:rsidRPr="002574A6">
              <w:rPr>
                <w:spacing w:val="-1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tiêu</w:t>
            </w:r>
            <w:r w:rsidRPr="002574A6">
              <w:rPr>
                <w:spacing w:val="-9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chuẩn</w:t>
            </w:r>
            <w:r w:rsidRPr="002574A6">
              <w:rPr>
                <w:spacing w:val="-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tương</w:t>
            </w:r>
            <w:r w:rsidRPr="002574A6">
              <w:rPr>
                <w:spacing w:val="-9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đương</w:t>
            </w:r>
          </w:p>
        </w:tc>
        <w:tc>
          <w:tcPr>
            <w:tcW w:w="612" w:type="pct"/>
            <w:vAlign w:val="center"/>
          </w:tcPr>
          <w:p w14:paraId="523A381B" w14:textId="77777777" w:rsidR="00EC53E9" w:rsidRPr="002574A6" w:rsidRDefault="00EC53E9" w:rsidP="00FB4F22">
            <w:pPr>
              <w:pStyle w:val="TableParagraph"/>
              <w:ind w:left="120" w:firstLine="34"/>
              <w:jc w:val="center"/>
              <w:rPr>
                <w:b/>
                <w:sz w:val="26"/>
                <w:szCs w:val="26"/>
              </w:rPr>
            </w:pPr>
          </w:p>
          <w:p w14:paraId="1E875614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48FDF0D1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510C5A9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61FB41F1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73330ED3" w14:textId="77777777" w:rsidTr="00526666">
        <w:trPr>
          <w:trHeight w:val="5069"/>
          <w:jc w:val="center"/>
        </w:trPr>
        <w:tc>
          <w:tcPr>
            <w:tcW w:w="399" w:type="pct"/>
            <w:vAlign w:val="center"/>
          </w:tcPr>
          <w:p w14:paraId="30E3232F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4C99FD0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604AAF5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4C1F3BEA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654A61B6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1937DEC" w14:textId="77777777" w:rsidR="00EC53E9" w:rsidRPr="002574A6" w:rsidRDefault="00EC53E9" w:rsidP="00FB4F22">
            <w:pPr>
              <w:pStyle w:val="TableParagraph"/>
              <w:ind w:left="56"/>
              <w:jc w:val="center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1091" w:type="pct"/>
            <w:vAlign w:val="center"/>
          </w:tcPr>
          <w:p w14:paraId="4252BBC6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AFA6A47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3CC0D57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628C40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4F44EE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B82D298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64D60EA6" w14:textId="77777777" w:rsidR="00EC53E9" w:rsidRPr="002574A6" w:rsidRDefault="00EC53E9" w:rsidP="00FB4F22">
            <w:pPr>
              <w:pStyle w:val="TableParagraph"/>
              <w:ind w:left="108" w:right="230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Loại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chụp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cách </w:t>
            </w:r>
            <w:r w:rsidRPr="002574A6">
              <w:rPr>
                <w:spacing w:val="-4"/>
                <w:sz w:val="26"/>
                <w:szCs w:val="26"/>
              </w:rPr>
              <w:t>điện</w:t>
            </w:r>
          </w:p>
        </w:tc>
        <w:tc>
          <w:tcPr>
            <w:tcW w:w="1641" w:type="pct"/>
            <w:vAlign w:val="center"/>
          </w:tcPr>
          <w:p w14:paraId="02FCD2D8" w14:textId="0AE6B3CF" w:rsidR="00EC53E9" w:rsidRPr="002574A6" w:rsidRDefault="00EC53E9" w:rsidP="00FB4F22">
            <w:pPr>
              <w:pStyle w:val="TableParagraph"/>
              <w:ind w:left="108" w:right="90"/>
              <w:jc w:val="both"/>
              <w:rPr>
                <w:sz w:val="26"/>
                <w:szCs w:val="26"/>
              </w:rPr>
            </w:pPr>
            <w:r w:rsidRPr="002574A6">
              <w:rPr>
                <w:sz w:val="28"/>
              </w:rPr>
              <w:t>Chụp cách điện được dùng để chụp bảo</w:t>
            </w:r>
            <w:r w:rsidRPr="002574A6">
              <w:rPr>
                <w:spacing w:val="-7"/>
                <w:sz w:val="28"/>
              </w:rPr>
              <w:t xml:space="preserve"> </w:t>
            </w:r>
            <w:r w:rsidRPr="002574A6">
              <w:rPr>
                <w:sz w:val="28"/>
              </w:rPr>
              <w:t>vệ</w:t>
            </w:r>
            <w:r w:rsidRPr="002574A6">
              <w:rPr>
                <w:spacing w:val="-10"/>
                <w:sz w:val="28"/>
              </w:rPr>
              <w:t xml:space="preserve"> </w:t>
            </w:r>
            <w:r w:rsidR="00105223">
              <w:rPr>
                <w:spacing w:val="-10"/>
                <w:sz w:val="28"/>
              </w:rPr>
              <w:t>Cụm đấu rẽ cáp bọc trung thế 24kV</w:t>
            </w:r>
            <w:r w:rsidRPr="00DC7A32">
              <w:rPr>
                <w:spacing w:val="-10"/>
                <w:sz w:val="28"/>
              </w:rPr>
              <w:t xml:space="preserve">. </w:t>
            </w:r>
            <w:r w:rsidRPr="002574A6">
              <w:rPr>
                <w:sz w:val="28"/>
              </w:rPr>
              <w:t>Cách</w:t>
            </w:r>
            <w:r w:rsidRPr="002574A6">
              <w:rPr>
                <w:spacing w:val="-13"/>
                <w:sz w:val="28"/>
              </w:rPr>
              <w:t xml:space="preserve"> </w:t>
            </w:r>
            <w:r w:rsidRPr="002574A6">
              <w:rPr>
                <w:sz w:val="28"/>
              </w:rPr>
              <w:t>điện</w:t>
            </w:r>
            <w:r w:rsidRPr="002574A6">
              <w:rPr>
                <w:spacing w:val="-13"/>
                <w:sz w:val="28"/>
              </w:rPr>
              <w:t xml:space="preserve"> </w:t>
            </w:r>
            <w:r w:rsidRPr="002574A6">
              <w:rPr>
                <w:sz w:val="28"/>
              </w:rPr>
              <w:t>làm</w:t>
            </w:r>
            <w:r w:rsidRPr="002574A6">
              <w:rPr>
                <w:spacing w:val="-14"/>
                <w:sz w:val="28"/>
              </w:rPr>
              <w:t xml:space="preserve"> </w:t>
            </w:r>
            <w:r w:rsidRPr="002574A6">
              <w:rPr>
                <w:sz w:val="28"/>
              </w:rPr>
              <w:t>từ</w:t>
            </w:r>
            <w:r w:rsidRPr="002574A6">
              <w:rPr>
                <w:spacing w:val="-13"/>
                <w:sz w:val="28"/>
              </w:rPr>
              <w:t xml:space="preserve"> </w:t>
            </w:r>
            <w:r w:rsidRPr="002574A6">
              <w:rPr>
                <w:sz w:val="28"/>
              </w:rPr>
              <w:t>vật</w:t>
            </w:r>
            <w:r w:rsidRPr="002574A6">
              <w:rPr>
                <w:spacing w:val="-13"/>
                <w:sz w:val="28"/>
              </w:rPr>
              <w:t xml:space="preserve"> </w:t>
            </w:r>
            <w:r w:rsidRPr="002574A6">
              <w:rPr>
                <w:sz w:val="28"/>
              </w:rPr>
              <w:t>liệu Polymer (silicone rubber) có đặc tính kháng nước, chống rạn nứt, chống</w:t>
            </w:r>
            <w:r w:rsidRPr="002574A6">
              <w:rPr>
                <w:spacing w:val="37"/>
                <w:sz w:val="28"/>
              </w:rPr>
              <w:t xml:space="preserve"> </w:t>
            </w:r>
            <w:r w:rsidRPr="002574A6">
              <w:rPr>
                <w:sz w:val="28"/>
              </w:rPr>
              <w:t>ăn</w:t>
            </w:r>
            <w:r w:rsidRPr="002574A6">
              <w:rPr>
                <w:spacing w:val="-15"/>
                <w:sz w:val="28"/>
              </w:rPr>
              <w:t xml:space="preserve"> </w:t>
            </w:r>
            <w:r w:rsidRPr="002574A6">
              <w:rPr>
                <w:sz w:val="28"/>
              </w:rPr>
              <w:t>mòn,</w:t>
            </w:r>
            <w:r w:rsidRPr="002574A6">
              <w:rPr>
                <w:spacing w:val="-18"/>
                <w:sz w:val="28"/>
              </w:rPr>
              <w:t xml:space="preserve"> </w:t>
            </w:r>
            <w:r w:rsidRPr="002574A6">
              <w:rPr>
                <w:sz w:val="28"/>
              </w:rPr>
              <w:t>và</w:t>
            </w:r>
            <w:r w:rsidRPr="002574A6">
              <w:rPr>
                <w:spacing w:val="-16"/>
                <w:sz w:val="28"/>
              </w:rPr>
              <w:t xml:space="preserve"> </w:t>
            </w:r>
            <w:r w:rsidRPr="002574A6">
              <w:rPr>
                <w:sz w:val="28"/>
              </w:rPr>
              <w:t>chống</w:t>
            </w:r>
            <w:r w:rsidRPr="002574A6">
              <w:rPr>
                <w:spacing w:val="-15"/>
                <w:sz w:val="28"/>
              </w:rPr>
              <w:t xml:space="preserve"> </w:t>
            </w:r>
            <w:r w:rsidRPr="002574A6">
              <w:rPr>
                <w:sz w:val="28"/>
              </w:rPr>
              <w:t>lão</w:t>
            </w:r>
            <w:r w:rsidRPr="002574A6">
              <w:rPr>
                <w:spacing w:val="-17"/>
                <w:sz w:val="28"/>
              </w:rPr>
              <w:t xml:space="preserve"> </w:t>
            </w:r>
            <w:r w:rsidRPr="002574A6">
              <w:rPr>
                <w:sz w:val="28"/>
              </w:rPr>
              <w:t>hóa</w:t>
            </w:r>
            <w:r w:rsidRPr="002574A6">
              <w:rPr>
                <w:spacing w:val="-18"/>
                <w:sz w:val="28"/>
              </w:rPr>
              <w:t xml:space="preserve"> </w:t>
            </w:r>
            <w:r w:rsidRPr="002574A6">
              <w:rPr>
                <w:sz w:val="28"/>
              </w:rPr>
              <w:t>tốt, lắp đặt ngoài trời, phù hợp để vận hành dưới điều kiện khí hậu nhiệt đới nóng ẩm, vùng biển, sương muối,</w:t>
            </w:r>
            <w:r w:rsidRPr="002574A6">
              <w:rPr>
                <w:spacing w:val="-18"/>
                <w:sz w:val="28"/>
              </w:rPr>
              <w:t xml:space="preserve"> </w:t>
            </w:r>
            <w:r w:rsidRPr="002574A6">
              <w:rPr>
                <w:sz w:val="28"/>
              </w:rPr>
              <w:t>vùng</w:t>
            </w:r>
            <w:r w:rsidRPr="002574A6">
              <w:rPr>
                <w:spacing w:val="-17"/>
                <w:sz w:val="28"/>
              </w:rPr>
              <w:t xml:space="preserve"> </w:t>
            </w:r>
            <w:r w:rsidRPr="002574A6">
              <w:rPr>
                <w:sz w:val="28"/>
              </w:rPr>
              <w:t>ô</w:t>
            </w:r>
            <w:r w:rsidRPr="002574A6">
              <w:rPr>
                <w:spacing w:val="-18"/>
                <w:sz w:val="28"/>
              </w:rPr>
              <w:t xml:space="preserve"> </w:t>
            </w:r>
            <w:r w:rsidRPr="002574A6">
              <w:rPr>
                <w:sz w:val="28"/>
              </w:rPr>
              <w:t>nhiễm</w:t>
            </w:r>
            <w:r w:rsidRPr="002574A6">
              <w:rPr>
                <w:spacing w:val="-17"/>
                <w:sz w:val="28"/>
              </w:rPr>
              <w:t xml:space="preserve"> </w:t>
            </w:r>
            <w:r w:rsidRPr="002574A6">
              <w:rPr>
                <w:sz w:val="28"/>
              </w:rPr>
              <w:t>công</w:t>
            </w:r>
            <w:r w:rsidRPr="002574A6">
              <w:rPr>
                <w:spacing w:val="-18"/>
                <w:sz w:val="28"/>
              </w:rPr>
              <w:t xml:space="preserve"> </w:t>
            </w:r>
            <w:r w:rsidRPr="002574A6">
              <w:rPr>
                <w:sz w:val="28"/>
              </w:rPr>
              <w:t>nghiệp,</w:t>
            </w:r>
            <w:r w:rsidRPr="002574A6">
              <w:rPr>
                <w:spacing w:val="-17"/>
                <w:sz w:val="28"/>
              </w:rPr>
              <w:t xml:space="preserve"> </w:t>
            </w:r>
            <w:r w:rsidRPr="002574A6">
              <w:rPr>
                <w:sz w:val="28"/>
              </w:rPr>
              <w:t>tia tử ngoại (UV)…</w:t>
            </w:r>
          </w:p>
        </w:tc>
        <w:tc>
          <w:tcPr>
            <w:tcW w:w="612" w:type="pct"/>
            <w:vAlign w:val="center"/>
          </w:tcPr>
          <w:p w14:paraId="38316875" w14:textId="77777777" w:rsidR="00EC53E9" w:rsidRPr="002574A6" w:rsidRDefault="00EC53E9" w:rsidP="00FB4F22">
            <w:pPr>
              <w:pStyle w:val="TableParagraph"/>
              <w:ind w:left="120" w:firstLine="34"/>
              <w:jc w:val="center"/>
              <w:rPr>
                <w:b/>
                <w:sz w:val="26"/>
                <w:szCs w:val="26"/>
              </w:rPr>
            </w:pPr>
          </w:p>
          <w:p w14:paraId="5A812EFD" w14:textId="77777777" w:rsidR="00EC53E9" w:rsidRPr="002574A6" w:rsidRDefault="00EC53E9" w:rsidP="00FB4F22">
            <w:pPr>
              <w:pStyle w:val="TableParagraph"/>
              <w:ind w:left="120" w:firstLine="34"/>
              <w:jc w:val="center"/>
              <w:rPr>
                <w:b/>
                <w:sz w:val="26"/>
                <w:szCs w:val="26"/>
              </w:rPr>
            </w:pPr>
          </w:p>
          <w:p w14:paraId="28F492A1" w14:textId="77777777" w:rsidR="00EC53E9" w:rsidRPr="002574A6" w:rsidRDefault="00EC53E9" w:rsidP="00FB4F22">
            <w:pPr>
              <w:pStyle w:val="TableParagraph"/>
              <w:ind w:left="120" w:firstLine="34"/>
              <w:jc w:val="center"/>
              <w:rPr>
                <w:b/>
                <w:sz w:val="26"/>
                <w:szCs w:val="26"/>
              </w:rPr>
            </w:pPr>
          </w:p>
          <w:p w14:paraId="49A9E17C" w14:textId="77777777" w:rsidR="00EC53E9" w:rsidRPr="002574A6" w:rsidRDefault="00EC53E9" w:rsidP="00FB4F22">
            <w:pPr>
              <w:pStyle w:val="TableParagraph"/>
              <w:ind w:left="120" w:firstLine="34"/>
              <w:jc w:val="center"/>
              <w:rPr>
                <w:b/>
                <w:sz w:val="26"/>
                <w:szCs w:val="26"/>
              </w:rPr>
            </w:pPr>
          </w:p>
          <w:p w14:paraId="153C3854" w14:textId="77777777" w:rsidR="00EC53E9" w:rsidRPr="002574A6" w:rsidRDefault="00EC53E9" w:rsidP="00FB4F22">
            <w:pPr>
              <w:pStyle w:val="TableParagraph"/>
              <w:ind w:left="120" w:firstLine="34"/>
              <w:jc w:val="center"/>
              <w:rPr>
                <w:b/>
                <w:sz w:val="26"/>
                <w:szCs w:val="26"/>
              </w:rPr>
            </w:pPr>
          </w:p>
          <w:p w14:paraId="42499FAB" w14:textId="77777777" w:rsidR="00EC53E9" w:rsidRPr="002574A6" w:rsidRDefault="00EC53E9" w:rsidP="00FB4F22">
            <w:pPr>
              <w:pStyle w:val="TableParagraph"/>
              <w:ind w:left="120" w:firstLine="34"/>
              <w:jc w:val="center"/>
              <w:rPr>
                <w:b/>
                <w:sz w:val="26"/>
                <w:szCs w:val="26"/>
              </w:rPr>
            </w:pPr>
          </w:p>
          <w:p w14:paraId="1D7F42F5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363870B2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2E481F47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FE4ACA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2BF5B0E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214F544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911E8A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5F16216F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6F0D7AF5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609EB646" w14:textId="77777777" w:rsidTr="00526666">
        <w:trPr>
          <w:trHeight w:val="1209"/>
          <w:jc w:val="center"/>
        </w:trPr>
        <w:tc>
          <w:tcPr>
            <w:tcW w:w="399" w:type="pct"/>
            <w:vAlign w:val="center"/>
          </w:tcPr>
          <w:p w14:paraId="08CC9E61" w14:textId="77777777" w:rsidR="00EC53E9" w:rsidRPr="002574A6" w:rsidRDefault="00EC53E9" w:rsidP="00FB4F22">
            <w:pPr>
              <w:pStyle w:val="TableParagraph"/>
              <w:ind w:left="56"/>
              <w:jc w:val="center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lastRenderedPageBreak/>
              <w:t>7</w:t>
            </w:r>
          </w:p>
        </w:tc>
        <w:tc>
          <w:tcPr>
            <w:tcW w:w="1091" w:type="pct"/>
            <w:vAlign w:val="center"/>
          </w:tcPr>
          <w:p w14:paraId="2CE4AE1B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Thân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chụp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cách </w:t>
            </w:r>
            <w:r w:rsidRPr="002574A6">
              <w:rPr>
                <w:spacing w:val="-4"/>
                <w:sz w:val="26"/>
                <w:szCs w:val="26"/>
              </w:rPr>
              <w:t>điện</w:t>
            </w:r>
          </w:p>
        </w:tc>
        <w:tc>
          <w:tcPr>
            <w:tcW w:w="1641" w:type="pct"/>
            <w:vAlign w:val="center"/>
          </w:tcPr>
          <w:p w14:paraId="5BF8047E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Trên</w:t>
            </w:r>
            <w:r w:rsidRPr="002574A6">
              <w:rPr>
                <w:spacing w:val="-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thân</w:t>
            </w:r>
            <w:r w:rsidRPr="002574A6">
              <w:rPr>
                <w:spacing w:val="-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cách</w:t>
            </w:r>
            <w:r w:rsidRPr="002574A6">
              <w:rPr>
                <w:spacing w:val="-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điện</w:t>
            </w:r>
            <w:r w:rsidRPr="002574A6">
              <w:rPr>
                <w:spacing w:val="-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phải</w:t>
            </w:r>
            <w:r w:rsidRPr="002574A6">
              <w:rPr>
                <w:spacing w:val="-1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có tên của Nhà sản xuất được đúc nổi.</w:t>
            </w:r>
          </w:p>
        </w:tc>
        <w:tc>
          <w:tcPr>
            <w:tcW w:w="612" w:type="pct"/>
            <w:vAlign w:val="center"/>
          </w:tcPr>
          <w:p w14:paraId="54D148F0" w14:textId="77777777" w:rsidR="00EC53E9" w:rsidRPr="002574A6" w:rsidRDefault="00EC53E9" w:rsidP="00FB4F22">
            <w:pPr>
              <w:pStyle w:val="TableParagraph"/>
              <w:ind w:left="120" w:right="14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7BE7FFFE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E54A731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43BAC9F9" w14:textId="77777777" w:rsidTr="00526666">
        <w:trPr>
          <w:trHeight w:val="1002"/>
          <w:jc w:val="center"/>
        </w:trPr>
        <w:tc>
          <w:tcPr>
            <w:tcW w:w="399" w:type="pct"/>
            <w:vAlign w:val="center"/>
          </w:tcPr>
          <w:p w14:paraId="43C39377" w14:textId="77777777" w:rsidR="00EC53E9" w:rsidRPr="002574A6" w:rsidRDefault="00EC53E9" w:rsidP="00FB4F22">
            <w:pPr>
              <w:pStyle w:val="TableParagraph"/>
              <w:ind w:right="315"/>
              <w:jc w:val="right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8</w:t>
            </w:r>
          </w:p>
        </w:tc>
        <w:tc>
          <w:tcPr>
            <w:tcW w:w="1091" w:type="pct"/>
            <w:vAlign w:val="center"/>
          </w:tcPr>
          <w:p w14:paraId="40FD159F" w14:textId="77777777" w:rsidR="00EC53E9" w:rsidRPr="002574A6" w:rsidRDefault="00EC53E9" w:rsidP="00FB4F22">
            <w:pPr>
              <w:pStyle w:val="TableParagraph"/>
              <w:ind w:left="108" w:right="230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Màu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chụp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cách </w:t>
            </w:r>
            <w:r w:rsidRPr="002574A6">
              <w:rPr>
                <w:spacing w:val="-4"/>
                <w:sz w:val="26"/>
                <w:szCs w:val="26"/>
              </w:rPr>
              <w:t>điện</w:t>
            </w:r>
          </w:p>
        </w:tc>
        <w:tc>
          <w:tcPr>
            <w:tcW w:w="1641" w:type="pct"/>
            <w:vAlign w:val="center"/>
          </w:tcPr>
          <w:p w14:paraId="483342FD" w14:textId="77777777" w:rsidR="00EC53E9" w:rsidRPr="002574A6" w:rsidRDefault="00EC53E9" w:rsidP="00FB4F22">
            <w:pPr>
              <w:pStyle w:val="TableParagraph"/>
              <w:ind w:left="675" w:right="457" w:firstLine="31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Vàng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/ Xanh /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Đỏ để</w:t>
            </w:r>
            <w:r w:rsidRPr="002574A6">
              <w:rPr>
                <w:spacing w:val="-5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phân</w:t>
            </w:r>
            <w:r w:rsidRPr="002574A6">
              <w:rPr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biệt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3</w:t>
            </w:r>
            <w:r w:rsidRPr="002574A6">
              <w:rPr>
                <w:spacing w:val="-5"/>
                <w:sz w:val="26"/>
                <w:szCs w:val="26"/>
              </w:rPr>
              <w:t xml:space="preserve"> pha</w:t>
            </w:r>
          </w:p>
        </w:tc>
        <w:tc>
          <w:tcPr>
            <w:tcW w:w="612" w:type="pct"/>
            <w:vAlign w:val="center"/>
          </w:tcPr>
          <w:p w14:paraId="719DAFA9" w14:textId="77777777" w:rsidR="00EC53E9" w:rsidRPr="002574A6" w:rsidRDefault="00EC53E9" w:rsidP="00FB4F22">
            <w:pPr>
              <w:pStyle w:val="TableParagraph"/>
              <w:ind w:left="120" w:right="14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4968D8BC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564F8554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05C41D3C" w14:textId="77777777" w:rsidTr="00526666">
        <w:trPr>
          <w:trHeight w:val="885"/>
          <w:jc w:val="center"/>
        </w:trPr>
        <w:tc>
          <w:tcPr>
            <w:tcW w:w="399" w:type="pct"/>
            <w:vAlign w:val="center"/>
          </w:tcPr>
          <w:p w14:paraId="6FE322DB" w14:textId="77777777" w:rsidR="00EC53E9" w:rsidRPr="002574A6" w:rsidRDefault="00EC53E9" w:rsidP="00FB4F22">
            <w:pPr>
              <w:pStyle w:val="TableParagraph"/>
              <w:ind w:right="315"/>
              <w:jc w:val="right"/>
              <w:rPr>
                <w:sz w:val="26"/>
                <w:szCs w:val="26"/>
              </w:rPr>
            </w:pPr>
            <w:r w:rsidRPr="002574A6">
              <w:rPr>
                <w:spacing w:val="-10"/>
                <w:sz w:val="26"/>
                <w:szCs w:val="26"/>
              </w:rPr>
              <w:t>9</w:t>
            </w:r>
          </w:p>
        </w:tc>
        <w:tc>
          <w:tcPr>
            <w:tcW w:w="1091" w:type="pct"/>
            <w:vAlign w:val="center"/>
          </w:tcPr>
          <w:p w14:paraId="77BD1DBF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Bề</w:t>
            </w:r>
            <w:r w:rsidRPr="002574A6">
              <w:rPr>
                <w:spacing w:val="-1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dày</w:t>
            </w:r>
            <w:r w:rsidRPr="002574A6">
              <w:rPr>
                <w:spacing w:val="-1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cách</w:t>
            </w:r>
            <w:r w:rsidRPr="002574A6">
              <w:rPr>
                <w:spacing w:val="-1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điện </w:t>
            </w:r>
            <w:r w:rsidRPr="002574A6">
              <w:rPr>
                <w:spacing w:val="-4"/>
                <w:sz w:val="26"/>
                <w:szCs w:val="26"/>
              </w:rPr>
              <w:t>(mm)</w:t>
            </w:r>
          </w:p>
        </w:tc>
        <w:tc>
          <w:tcPr>
            <w:tcW w:w="1641" w:type="pct"/>
            <w:vAlign w:val="center"/>
          </w:tcPr>
          <w:p w14:paraId="2D2B21B2" w14:textId="77777777" w:rsidR="00EC53E9" w:rsidRPr="002574A6" w:rsidRDefault="00EC53E9" w:rsidP="00FB4F22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  <w:u w:val="single"/>
              </w:rPr>
              <w:t>&gt;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03</w:t>
            </w:r>
          </w:p>
        </w:tc>
        <w:tc>
          <w:tcPr>
            <w:tcW w:w="612" w:type="pct"/>
            <w:vAlign w:val="center"/>
          </w:tcPr>
          <w:p w14:paraId="6AB8867F" w14:textId="77777777" w:rsidR="00EC53E9" w:rsidRPr="002574A6" w:rsidRDefault="00EC53E9" w:rsidP="00FB4F22">
            <w:pPr>
              <w:pStyle w:val="TableParagraph"/>
              <w:ind w:left="120" w:right="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  <w:u w:val="single"/>
              </w:rPr>
              <w:t>&gt;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03</w:t>
            </w:r>
          </w:p>
        </w:tc>
        <w:tc>
          <w:tcPr>
            <w:tcW w:w="509" w:type="pct"/>
            <w:vAlign w:val="center"/>
          </w:tcPr>
          <w:p w14:paraId="440CB85D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370995C9" w14:textId="77777777" w:rsidR="00EC53E9" w:rsidRPr="002574A6" w:rsidRDefault="00EC53E9" w:rsidP="00FB4F22">
            <w:pPr>
              <w:pStyle w:val="TableParagraph"/>
              <w:ind w:left="30" w:right="1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 xml:space="preserve">&lt; </w:t>
            </w:r>
            <w:r w:rsidRPr="002574A6">
              <w:rPr>
                <w:spacing w:val="-5"/>
                <w:sz w:val="26"/>
                <w:szCs w:val="26"/>
              </w:rPr>
              <w:t>03</w:t>
            </w:r>
          </w:p>
        </w:tc>
      </w:tr>
      <w:tr w:rsidR="00EC53E9" w:rsidRPr="002574A6" w14:paraId="4F8AC93D" w14:textId="77777777" w:rsidTr="00526666">
        <w:trPr>
          <w:trHeight w:val="1446"/>
          <w:jc w:val="center"/>
        </w:trPr>
        <w:tc>
          <w:tcPr>
            <w:tcW w:w="399" w:type="pct"/>
            <w:vAlign w:val="center"/>
          </w:tcPr>
          <w:p w14:paraId="4FA238C6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D68E3B1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  <w:lang w:val="en-US"/>
              </w:rPr>
              <w:t>10</w:t>
            </w:r>
          </w:p>
        </w:tc>
        <w:tc>
          <w:tcPr>
            <w:tcW w:w="1091" w:type="pct"/>
            <w:vAlign w:val="center"/>
          </w:tcPr>
          <w:p w14:paraId="5BF3B605" w14:textId="77777777" w:rsidR="00EC53E9" w:rsidRPr="002574A6" w:rsidRDefault="00EC53E9" w:rsidP="00FB4F22">
            <w:pPr>
              <w:pStyle w:val="TableParagraph"/>
              <w:ind w:left="108" w:right="230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Khả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năng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chịu </w:t>
            </w:r>
            <w:r w:rsidRPr="002574A6">
              <w:rPr>
                <w:spacing w:val="-2"/>
                <w:sz w:val="26"/>
                <w:szCs w:val="26"/>
              </w:rPr>
              <w:t>nhiệt</w:t>
            </w:r>
          </w:p>
        </w:tc>
        <w:tc>
          <w:tcPr>
            <w:tcW w:w="1641" w:type="pct"/>
            <w:vAlign w:val="center"/>
          </w:tcPr>
          <w:p w14:paraId="2F9ACAEA" w14:textId="77777777" w:rsidR="00EC53E9" w:rsidRPr="002574A6" w:rsidRDefault="00EC53E9" w:rsidP="00FB4F22">
            <w:pPr>
              <w:pStyle w:val="TableParagraph"/>
              <w:ind w:left="564" w:right="549" w:firstLine="76"/>
              <w:jc w:val="both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250</w:t>
            </w:r>
            <w:r w:rsidRPr="002574A6">
              <w:rPr>
                <w:sz w:val="26"/>
                <w:szCs w:val="26"/>
                <w:vertAlign w:val="superscript"/>
              </w:rPr>
              <w:t>0</w:t>
            </w:r>
            <w:r w:rsidRPr="002574A6">
              <w:rPr>
                <w:sz w:val="26"/>
                <w:szCs w:val="26"/>
              </w:rPr>
              <w:t>C trong 5 giây 180</w:t>
            </w:r>
            <w:r w:rsidRPr="002574A6">
              <w:rPr>
                <w:sz w:val="26"/>
                <w:szCs w:val="26"/>
                <w:vertAlign w:val="superscript"/>
              </w:rPr>
              <w:t>0</w:t>
            </w:r>
            <w:r w:rsidRPr="002574A6">
              <w:rPr>
                <w:sz w:val="26"/>
                <w:szCs w:val="26"/>
              </w:rPr>
              <w:t>C</w:t>
            </w:r>
            <w:r w:rsidRPr="002574A6">
              <w:rPr>
                <w:spacing w:val="-1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trong</w:t>
            </w:r>
            <w:r w:rsidRPr="002574A6">
              <w:rPr>
                <w:spacing w:val="-1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10</w:t>
            </w:r>
            <w:r w:rsidRPr="002574A6">
              <w:rPr>
                <w:spacing w:val="-1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phút 135</w:t>
            </w:r>
            <w:r w:rsidRPr="002574A6">
              <w:rPr>
                <w:sz w:val="26"/>
                <w:szCs w:val="26"/>
                <w:vertAlign w:val="superscript"/>
              </w:rPr>
              <w:t>0</w:t>
            </w:r>
            <w:r w:rsidRPr="002574A6">
              <w:rPr>
                <w:sz w:val="26"/>
                <w:szCs w:val="26"/>
              </w:rPr>
              <w:t>C trong 4 giờ</w:t>
            </w:r>
          </w:p>
        </w:tc>
        <w:tc>
          <w:tcPr>
            <w:tcW w:w="612" w:type="pct"/>
            <w:vAlign w:val="center"/>
          </w:tcPr>
          <w:p w14:paraId="60673877" w14:textId="77777777" w:rsidR="00EC53E9" w:rsidRPr="002574A6" w:rsidRDefault="00EC53E9" w:rsidP="00FB4F22">
            <w:pPr>
              <w:pStyle w:val="TableParagraph"/>
              <w:ind w:left="120"/>
              <w:rPr>
                <w:b/>
                <w:sz w:val="26"/>
                <w:szCs w:val="26"/>
              </w:rPr>
            </w:pPr>
          </w:p>
          <w:p w14:paraId="72EE15AD" w14:textId="77777777" w:rsidR="00EC53E9" w:rsidRPr="002574A6" w:rsidRDefault="00EC53E9" w:rsidP="00FB4F22">
            <w:pPr>
              <w:pStyle w:val="TableParagraph"/>
              <w:ind w:left="120" w:right="14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32C295FE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6E010CC2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3953665D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4A4ECE2C" w14:textId="77777777" w:rsidTr="00526666">
        <w:trPr>
          <w:trHeight w:val="1648"/>
          <w:jc w:val="center"/>
        </w:trPr>
        <w:tc>
          <w:tcPr>
            <w:tcW w:w="399" w:type="pct"/>
            <w:vAlign w:val="center"/>
          </w:tcPr>
          <w:p w14:paraId="1A56FFA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6998E7F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1</w:t>
            </w:r>
          </w:p>
        </w:tc>
        <w:tc>
          <w:tcPr>
            <w:tcW w:w="1091" w:type="pct"/>
            <w:vAlign w:val="center"/>
          </w:tcPr>
          <w:p w14:paraId="1BFC4ACC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38CE317A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594CE617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Cấp</w:t>
            </w:r>
            <w:r w:rsidRPr="002574A6">
              <w:rPr>
                <w:spacing w:val="-5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chống</w:t>
            </w:r>
            <w:r w:rsidRPr="002574A6">
              <w:rPr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cháy</w:t>
            </w:r>
          </w:p>
        </w:tc>
        <w:tc>
          <w:tcPr>
            <w:tcW w:w="1641" w:type="pct"/>
            <w:vAlign w:val="center"/>
          </w:tcPr>
          <w:p w14:paraId="7623F936" w14:textId="77777777" w:rsidR="00EC53E9" w:rsidRPr="002574A6" w:rsidRDefault="00EC53E9" w:rsidP="00FB4F22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V0</w:t>
            </w:r>
          </w:p>
          <w:p w14:paraId="2B3F06DE" w14:textId="7ED96B36" w:rsidR="00EC53E9" w:rsidRPr="002574A6" w:rsidRDefault="00EC53E9" w:rsidP="00FB4F22">
            <w:pPr>
              <w:pStyle w:val="TableParagraph"/>
              <w:ind w:left="118" w:hanging="7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Theo tiêu chuẩn UL 94 hoặc</w:t>
            </w:r>
            <w:r w:rsidRPr="002574A6">
              <w:rPr>
                <w:spacing w:val="-1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IEC</w:t>
            </w:r>
            <w:r w:rsidRPr="002574A6">
              <w:rPr>
                <w:spacing w:val="-1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60695-11-10/</w:t>
            </w:r>
            <w:r w:rsidRPr="002574A6">
              <w:rPr>
                <w:spacing w:val="-1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IEC</w:t>
            </w:r>
            <w:r w:rsidR="00FB4F22" w:rsidRPr="00DC7A32">
              <w:rPr>
                <w:sz w:val="26"/>
                <w:szCs w:val="26"/>
              </w:rPr>
              <w:t xml:space="preserve"> </w:t>
            </w:r>
            <w:r w:rsidRPr="002574A6">
              <w:rPr>
                <w:spacing w:val="-2"/>
                <w:sz w:val="26"/>
                <w:szCs w:val="26"/>
              </w:rPr>
              <w:t>60695-20-</w:t>
            </w:r>
            <w:r w:rsidRPr="002574A6">
              <w:rPr>
                <w:spacing w:val="-5"/>
                <w:sz w:val="26"/>
                <w:szCs w:val="26"/>
              </w:rPr>
              <w:t>10</w:t>
            </w:r>
          </w:p>
        </w:tc>
        <w:tc>
          <w:tcPr>
            <w:tcW w:w="612" w:type="pct"/>
            <w:vAlign w:val="center"/>
          </w:tcPr>
          <w:p w14:paraId="2BF74286" w14:textId="77777777" w:rsidR="00EC53E9" w:rsidRPr="002574A6" w:rsidRDefault="00EC53E9" w:rsidP="00FB4F22">
            <w:pPr>
              <w:pStyle w:val="TableParagraph"/>
              <w:ind w:left="120"/>
              <w:rPr>
                <w:b/>
                <w:sz w:val="26"/>
                <w:szCs w:val="26"/>
              </w:rPr>
            </w:pPr>
          </w:p>
          <w:p w14:paraId="47BFDA48" w14:textId="77777777" w:rsidR="00EC53E9" w:rsidRPr="002574A6" w:rsidRDefault="00EC53E9" w:rsidP="00FB4F22">
            <w:pPr>
              <w:pStyle w:val="TableParagraph"/>
              <w:ind w:left="120" w:right="14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2625E090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1624B714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99027AD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6A78218C" w14:textId="77777777" w:rsidTr="00526666">
        <w:trPr>
          <w:trHeight w:val="1528"/>
          <w:jc w:val="center"/>
        </w:trPr>
        <w:tc>
          <w:tcPr>
            <w:tcW w:w="399" w:type="pct"/>
            <w:vAlign w:val="center"/>
          </w:tcPr>
          <w:p w14:paraId="4C483BE9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0A2F2FE4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2</w:t>
            </w:r>
          </w:p>
        </w:tc>
        <w:tc>
          <w:tcPr>
            <w:tcW w:w="1091" w:type="pct"/>
            <w:vAlign w:val="center"/>
          </w:tcPr>
          <w:p w14:paraId="4F4CF3ED" w14:textId="77777777" w:rsidR="00EC53E9" w:rsidRPr="002574A6" w:rsidRDefault="00EC53E9" w:rsidP="00FB4F22">
            <w:pPr>
              <w:pStyle w:val="TableParagraph"/>
              <w:ind w:left="108" w:right="230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Khả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năng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chịu điện áp đánh thủng trong 1 </w:t>
            </w:r>
            <w:r w:rsidRPr="002574A6">
              <w:rPr>
                <w:spacing w:val="-4"/>
                <w:sz w:val="26"/>
                <w:szCs w:val="26"/>
              </w:rPr>
              <w:t>phút</w:t>
            </w:r>
          </w:p>
        </w:tc>
        <w:tc>
          <w:tcPr>
            <w:tcW w:w="1641" w:type="pct"/>
            <w:vAlign w:val="center"/>
          </w:tcPr>
          <w:p w14:paraId="5636AA7B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0A37134B" w14:textId="77777777" w:rsidR="00EC53E9" w:rsidRPr="002574A6" w:rsidRDefault="00EC53E9" w:rsidP="00FB4F22">
            <w:pPr>
              <w:pStyle w:val="TableParagraph"/>
              <w:ind w:left="11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  <w:u w:val="single"/>
              </w:rPr>
              <w:t>&gt;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36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kV</w:t>
            </w:r>
          </w:p>
        </w:tc>
        <w:tc>
          <w:tcPr>
            <w:tcW w:w="612" w:type="pct"/>
            <w:vAlign w:val="center"/>
          </w:tcPr>
          <w:p w14:paraId="7DEBD938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5BF9234A" w14:textId="77777777" w:rsidR="00EC53E9" w:rsidRPr="002574A6" w:rsidRDefault="00EC53E9" w:rsidP="00FB4F22">
            <w:pPr>
              <w:pStyle w:val="TableParagraph"/>
              <w:ind w:left="15" w:right="1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  <w:u w:val="single"/>
              </w:rPr>
              <w:t>&gt;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36</w:t>
            </w:r>
          </w:p>
        </w:tc>
        <w:tc>
          <w:tcPr>
            <w:tcW w:w="509" w:type="pct"/>
            <w:vAlign w:val="center"/>
          </w:tcPr>
          <w:p w14:paraId="7FCBC816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47C7FE03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5E68830B" w14:textId="77777777" w:rsidR="00EC53E9" w:rsidRPr="002574A6" w:rsidRDefault="00EC53E9" w:rsidP="00FB4F22">
            <w:pPr>
              <w:pStyle w:val="TableParagraph"/>
              <w:ind w:left="30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&lt;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36</w:t>
            </w:r>
          </w:p>
        </w:tc>
      </w:tr>
      <w:tr w:rsidR="00EC53E9" w:rsidRPr="002574A6" w14:paraId="202482E6" w14:textId="77777777" w:rsidTr="00526666">
        <w:trPr>
          <w:trHeight w:val="582"/>
          <w:jc w:val="center"/>
        </w:trPr>
        <w:tc>
          <w:tcPr>
            <w:tcW w:w="399" w:type="pct"/>
            <w:vAlign w:val="center"/>
          </w:tcPr>
          <w:p w14:paraId="1DABEEEC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3</w:t>
            </w:r>
          </w:p>
        </w:tc>
        <w:tc>
          <w:tcPr>
            <w:tcW w:w="1091" w:type="pct"/>
            <w:vAlign w:val="center"/>
          </w:tcPr>
          <w:p w14:paraId="67F99F43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Độ</w:t>
            </w:r>
            <w:r w:rsidRPr="002574A6">
              <w:rPr>
                <w:spacing w:val="-6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bền xé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rách</w:t>
            </w:r>
          </w:p>
        </w:tc>
        <w:tc>
          <w:tcPr>
            <w:tcW w:w="1641" w:type="pct"/>
            <w:vAlign w:val="center"/>
          </w:tcPr>
          <w:p w14:paraId="6E5FAAC6" w14:textId="77777777" w:rsidR="00EC53E9" w:rsidRPr="002574A6" w:rsidRDefault="00EC53E9" w:rsidP="00FB4F22">
            <w:pPr>
              <w:pStyle w:val="TableParagraph"/>
              <w:ind w:left="14"/>
              <w:jc w:val="center"/>
              <w:rPr>
                <w:sz w:val="26"/>
                <w:szCs w:val="26"/>
              </w:rPr>
            </w:pPr>
            <w:r w:rsidRPr="002574A6">
              <w:rPr>
                <w:rFonts w:ascii="Symbol" w:hAnsi="Symbol"/>
                <w:sz w:val="26"/>
                <w:szCs w:val="26"/>
              </w:rPr>
              <w:t></w:t>
            </w:r>
            <w:r w:rsidRPr="002574A6">
              <w:rPr>
                <w:spacing w:val="-5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15,5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kN/m</w:t>
            </w:r>
          </w:p>
        </w:tc>
        <w:tc>
          <w:tcPr>
            <w:tcW w:w="612" w:type="pct"/>
            <w:vAlign w:val="center"/>
          </w:tcPr>
          <w:p w14:paraId="67275B2C" w14:textId="77777777" w:rsidR="00EC53E9" w:rsidRPr="002574A6" w:rsidRDefault="00EC53E9" w:rsidP="00FB4F22">
            <w:pPr>
              <w:pStyle w:val="TableParagraph"/>
              <w:ind w:left="15" w:right="1"/>
              <w:jc w:val="center"/>
              <w:rPr>
                <w:sz w:val="26"/>
                <w:szCs w:val="26"/>
              </w:rPr>
            </w:pPr>
            <w:r w:rsidRPr="002574A6">
              <w:rPr>
                <w:rFonts w:ascii="Symbol" w:hAnsi="Symbol"/>
                <w:sz w:val="26"/>
                <w:szCs w:val="26"/>
              </w:rPr>
              <w:t>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15,5</w:t>
            </w:r>
          </w:p>
        </w:tc>
        <w:tc>
          <w:tcPr>
            <w:tcW w:w="509" w:type="pct"/>
            <w:vAlign w:val="center"/>
          </w:tcPr>
          <w:p w14:paraId="6BE1A0E4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49E638F9" w14:textId="77777777" w:rsidR="00EC53E9" w:rsidRPr="002574A6" w:rsidRDefault="00EC53E9" w:rsidP="00FB4F22">
            <w:pPr>
              <w:pStyle w:val="TableParagraph"/>
              <w:ind w:left="30" w:right="5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&lt;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15,5</w:t>
            </w:r>
          </w:p>
        </w:tc>
      </w:tr>
      <w:tr w:rsidR="00EC53E9" w:rsidRPr="002574A6" w14:paraId="6BA1B906" w14:textId="77777777" w:rsidTr="00526666">
        <w:trPr>
          <w:trHeight w:val="883"/>
          <w:jc w:val="center"/>
        </w:trPr>
        <w:tc>
          <w:tcPr>
            <w:tcW w:w="399" w:type="pct"/>
            <w:vAlign w:val="center"/>
          </w:tcPr>
          <w:p w14:paraId="33BE6E3F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4</w:t>
            </w:r>
          </w:p>
        </w:tc>
        <w:tc>
          <w:tcPr>
            <w:tcW w:w="1091" w:type="pct"/>
            <w:vAlign w:val="center"/>
          </w:tcPr>
          <w:p w14:paraId="2B9845AC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Độ</w:t>
            </w:r>
            <w:r w:rsidRPr="002574A6">
              <w:rPr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cứng</w:t>
            </w:r>
            <w:r w:rsidRPr="002574A6">
              <w:rPr>
                <w:spacing w:val="-2"/>
                <w:sz w:val="26"/>
                <w:szCs w:val="26"/>
              </w:rPr>
              <w:t xml:space="preserve"> (shore)</w:t>
            </w:r>
          </w:p>
        </w:tc>
        <w:tc>
          <w:tcPr>
            <w:tcW w:w="1641" w:type="pct"/>
            <w:vAlign w:val="center"/>
          </w:tcPr>
          <w:p w14:paraId="0BB5A8B6" w14:textId="77777777" w:rsidR="00EC53E9" w:rsidRPr="002574A6" w:rsidRDefault="00EC53E9" w:rsidP="00FB4F22">
            <w:pPr>
              <w:pStyle w:val="TableParagraph"/>
              <w:ind w:left="16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50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– 55</w:t>
            </w:r>
            <w:r w:rsidRPr="002574A6">
              <w:rPr>
                <w:spacing w:val="-2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Kg</w:t>
            </w:r>
          </w:p>
        </w:tc>
        <w:tc>
          <w:tcPr>
            <w:tcW w:w="612" w:type="pct"/>
            <w:vAlign w:val="center"/>
          </w:tcPr>
          <w:p w14:paraId="5315FDB2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0DB27C9E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136382E8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406568C5" w14:textId="77777777" w:rsidTr="00526666">
        <w:trPr>
          <w:trHeight w:val="885"/>
          <w:jc w:val="center"/>
        </w:trPr>
        <w:tc>
          <w:tcPr>
            <w:tcW w:w="399" w:type="pct"/>
            <w:vAlign w:val="center"/>
          </w:tcPr>
          <w:p w14:paraId="3644049B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5</w:t>
            </w:r>
          </w:p>
        </w:tc>
        <w:tc>
          <w:tcPr>
            <w:tcW w:w="1091" w:type="pct"/>
            <w:vAlign w:val="center"/>
          </w:tcPr>
          <w:p w14:paraId="6A7177A9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Nhiệt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độ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môi trường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tối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đa</w:t>
            </w:r>
          </w:p>
        </w:tc>
        <w:tc>
          <w:tcPr>
            <w:tcW w:w="1641" w:type="pct"/>
            <w:vAlign w:val="center"/>
          </w:tcPr>
          <w:p w14:paraId="1E0887EE" w14:textId="77777777" w:rsidR="00EC53E9" w:rsidRPr="002574A6" w:rsidRDefault="00EC53E9" w:rsidP="00FB4F22">
            <w:pPr>
              <w:pStyle w:val="TableParagraph"/>
              <w:ind w:left="16"/>
              <w:jc w:val="center"/>
              <w:rPr>
                <w:sz w:val="26"/>
                <w:szCs w:val="26"/>
              </w:rPr>
            </w:pPr>
            <w:r w:rsidRPr="002574A6">
              <w:rPr>
                <w:spacing w:val="-4"/>
                <w:sz w:val="26"/>
                <w:szCs w:val="26"/>
              </w:rPr>
              <w:t>45</w:t>
            </w:r>
            <w:r w:rsidRPr="002574A6">
              <w:rPr>
                <w:spacing w:val="-4"/>
                <w:sz w:val="26"/>
                <w:szCs w:val="26"/>
                <w:vertAlign w:val="superscript"/>
              </w:rPr>
              <w:t>0</w:t>
            </w:r>
            <w:r w:rsidRPr="002574A6">
              <w:rPr>
                <w:spacing w:val="-4"/>
                <w:sz w:val="26"/>
                <w:szCs w:val="26"/>
              </w:rPr>
              <w:t>C</w:t>
            </w:r>
          </w:p>
        </w:tc>
        <w:tc>
          <w:tcPr>
            <w:tcW w:w="612" w:type="pct"/>
            <w:vAlign w:val="center"/>
          </w:tcPr>
          <w:p w14:paraId="485380C4" w14:textId="77777777" w:rsidR="00EC53E9" w:rsidRPr="002574A6" w:rsidRDefault="00EC53E9" w:rsidP="00FB4F22">
            <w:pPr>
              <w:pStyle w:val="TableParagraph"/>
              <w:ind w:left="15" w:right="1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  <w:u w:val="single"/>
              </w:rPr>
              <w:t>&gt;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45</w:t>
            </w:r>
          </w:p>
        </w:tc>
        <w:tc>
          <w:tcPr>
            <w:tcW w:w="509" w:type="pct"/>
            <w:vAlign w:val="center"/>
          </w:tcPr>
          <w:p w14:paraId="467FA7BC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2A52AA8B" w14:textId="77777777" w:rsidR="00EC53E9" w:rsidRPr="002574A6" w:rsidRDefault="00EC53E9" w:rsidP="00FB4F22">
            <w:pPr>
              <w:pStyle w:val="TableParagraph"/>
              <w:ind w:left="30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&lt;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45</w:t>
            </w:r>
          </w:p>
        </w:tc>
      </w:tr>
      <w:tr w:rsidR="00EC53E9" w:rsidRPr="002574A6" w14:paraId="5FDE50EE" w14:textId="77777777" w:rsidTr="00526666">
        <w:trPr>
          <w:trHeight w:val="882"/>
          <w:jc w:val="center"/>
        </w:trPr>
        <w:tc>
          <w:tcPr>
            <w:tcW w:w="399" w:type="pct"/>
            <w:vAlign w:val="center"/>
          </w:tcPr>
          <w:p w14:paraId="0D7111FB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6</w:t>
            </w:r>
          </w:p>
        </w:tc>
        <w:tc>
          <w:tcPr>
            <w:tcW w:w="1091" w:type="pct"/>
            <w:vAlign w:val="center"/>
          </w:tcPr>
          <w:p w14:paraId="45CB7771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Độ</w:t>
            </w:r>
            <w:r w:rsidRPr="002574A6">
              <w:rPr>
                <w:spacing w:val="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ẩm </w:t>
            </w:r>
            <w:r w:rsidRPr="002574A6">
              <w:rPr>
                <w:spacing w:val="-5"/>
                <w:sz w:val="26"/>
                <w:szCs w:val="26"/>
              </w:rPr>
              <w:t>môi</w:t>
            </w:r>
          </w:p>
          <w:p w14:paraId="29B1F8CD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trường</w:t>
            </w:r>
            <w:r w:rsidRPr="002574A6">
              <w:rPr>
                <w:spacing w:val="-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tương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đối</w:t>
            </w:r>
          </w:p>
        </w:tc>
        <w:tc>
          <w:tcPr>
            <w:tcW w:w="1641" w:type="pct"/>
            <w:vAlign w:val="center"/>
          </w:tcPr>
          <w:p w14:paraId="2BA2A6A4" w14:textId="77777777" w:rsidR="00EC53E9" w:rsidRPr="002574A6" w:rsidRDefault="00EC53E9" w:rsidP="00FB4F22">
            <w:pPr>
              <w:pStyle w:val="TableParagraph"/>
              <w:ind w:left="14"/>
              <w:jc w:val="center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90%</w:t>
            </w:r>
          </w:p>
        </w:tc>
        <w:tc>
          <w:tcPr>
            <w:tcW w:w="612" w:type="pct"/>
            <w:vAlign w:val="center"/>
          </w:tcPr>
          <w:p w14:paraId="19DFB713" w14:textId="77777777" w:rsidR="00EC53E9" w:rsidRPr="002574A6" w:rsidRDefault="00EC53E9" w:rsidP="00FB4F22">
            <w:pPr>
              <w:pStyle w:val="TableParagraph"/>
              <w:ind w:left="15" w:right="1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  <w:u w:val="single"/>
              </w:rPr>
              <w:t>&gt;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90</w:t>
            </w:r>
          </w:p>
        </w:tc>
        <w:tc>
          <w:tcPr>
            <w:tcW w:w="509" w:type="pct"/>
            <w:vAlign w:val="center"/>
          </w:tcPr>
          <w:p w14:paraId="367F110B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43BDB53A" w14:textId="77777777" w:rsidR="00EC53E9" w:rsidRPr="002574A6" w:rsidRDefault="00EC53E9" w:rsidP="00FB4F22">
            <w:pPr>
              <w:pStyle w:val="TableParagraph"/>
              <w:ind w:left="30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&lt;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7"/>
                <w:sz w:val="26"/>
                <w:szCs w:val="26"/>
              </w:rPr>
              <w:t>90</w:t>
            </w:r>
          </w:p>
        </w:tc>
      </w:tr>
      <w:tr w:rsidR="00EC53E9" w:rsidRPr="002574A6" w14:paraId="02ED4DB6" w14:textId="77777777" w:rsidTr="00526666">
        <w:trPr>
          <w:trHeight w:val="1086"/>
          <w:jc w:val="center"/>
        </w:trPr>
        <w:tc>
          <w:tcPr>
            <w:tcW w:w="399" w:type="pct"/>
            <w:vAlign w:val="center"/>
          </w:tcPr>
          <w:p w14:paraId="6ED392A6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45ADE27D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7</w:t>
            </w:r>
          </w:p>
        </w:tc>
        <w:tc>
          <w:tcPr>
            <w:tcW w:w="1091" w:type="pct"/>
            <w:vAlign w:val="center"/>
          </w:tcPr>
          <w:p w14:paraId="3AD6BCBD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5B1364A4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Bao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pacing w:val="-5"/>
                <w:sz w:val="26"/>
                <w:szCs w:val="26"/>
              </w:rPr>
              <w:t>gói</w:t>
            </w:r>
          </w:p>
        </w:tc>
        <w:tc>
          <w:tcPr>
            <w:tcW w:w="1641" w:type="pct"/>
            <w:vAlign w:val="center"/>
          </w:tcPr>
          <w:p w14:paraId="1208DA72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Chụp</w:t>
            </w:r>
            <w:r w:rsidRPr="002574A6">
              <w:rPr>
                <w:spacing w:val="4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cách</w:t>
            </w:r>
            <w:r w:rsidRPr="002574A6">
              <w:rPr>
                <w:spacing w:val="4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điện</w:t>
            </w:r>
            <w:r w:rsidRPr="002574A6">
              <w:rPr>
                <w:spacing w:val="4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phải</w:t>
            </w:r>
            <w:r w:rsidRPr="002574A6">
              <w:rPr>
                <w:spacing w:val="4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được xếp</w:t>
            </w:r>
            <w:r w:rsidRPr="002574A6">
              <w:rPr>
                <w:spacing w:val="62"/>
                <w:w w:val="15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cẩn</w:t>
            </w:r>
            <w:r w:rsidRPr="002574A6">
              <w:rPr>
                <w:spacing w:val="63"/>
                <w:w w:val="15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thận</w:t>
            </w:r>
            <w:r w:rsidRPr="002574A6">
              <w:rPr>
                <w:spacing w:val="63"/>
                <w:w w:val="15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trong</w:t>
            </w:r>
            <w:r w:rsidRPr="002574A6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thùng</w:t>
            </w:r>
          </w:p>
          <w:p w14:paraId="78B10C58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carton…</w:t>
            </w:r>
            <w:r w:rsidRPr="002574A6">
              <w:rPr>
                <w:spacing w:val="5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đảm</w:t>
            </w:r>
            <w:r w:rsidRPr="002574A6">
              <w:rPr>
                <w:spacing w:val="6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bảo</w:t>
            </w:r>
            <w:r w:rsidRPr="002574A6">
              <w:rPr>
                <w:spacing w:val="1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cách</w:t>
            </w:r>
            <w:r w:rsidRPr="002574A6">
              <w:rPr>
                <w:spacing w:val="8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điện</w:t>
            </w:r>
          </w:p>
        </w:tc>
        <w:tc>
          <w:tcPr>
            <w:tcW w:w="612" w:type="pct"/>
            <w:vAlign w:val="center"/>
          </w:tcPr>
          <w:p w14:paraId="3B33905E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44363E7D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7008212A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DC7A32" w14:paraId="6603D823" w14:textId="77777777" w:rsidTr="00526666">
        <w:trPr>
          <w:trHeight w:val="784"/>
          <w:jc w:val="center"/>
        </w:trPr>
        <w:tc>
          <w:tcPr>
            <w:tcW w:w="399" w:type="pct"/>
            <w:vAlign w:val="center"/>
          </w:tcPr>
          <w:p w14:paraId="64CADF8F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</w:rPr>
              <w:lastRenderedPageBreak/>
              <w:t>1</w:t>
            </w:r>
            <w:r w:rsidRPr="002574A6">
              <w:rPr>
                <w:spacing w:val="-5"/>
                <w:sz w:val="26"/>
                <w:szCs w:val="26"/>
                <w:lang w:val="en-US"/>
              </w:rPr>
              <w:t>8</w:t>
            </w:r>
          </w:p>
        </w:tc>
        <w:tc>
          <w:tcPr>
            <w:tcW w:w="1091" w:type="pct"/>
            <w:vAlign w:val="center"/>
          </w:tcPr>
          <w:p w14:paraId="55EF63BE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41" w:type="pct"/>
            <w:vAlign w:val="center"/>
          </w:tcPr>
          <w:p w14:paraId="5BD244FE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 bị hư hỏng trong quá trình vận chuyển.</w:t>
            </w:r>
          </w:p>
        </w:tc>
        <w:tc>
          <w:tcPr>
            <w:tcW w:w="612" w:type="pct"/>
            <w:vAlign w:val="center"/>
          </w:tcPr>
          <w:p w14:paraId="2CAD9D5D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14:paraId="1B7AD181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51C3F7BC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C53E9" w:rsidRPr="00DC7A32" w14:paraId="112531AC" w14:textId="77777777" w:rsidTr="00526666">
        <w:trPr>
          <w:trHeight w:val="882"/>
          <w:jc w:val="center"/>
        </w:trPr>
        <w:tc>
          <w:tcPr>
            <w:tcW w:w="399" w:type="pct"/>
            <w:vAlign w:val="center"/>
          </w:tcPr>
          <w:p w14:paraId="3C87A5AF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4"/>
                <w:sz w:val="26"/>
                <w:szCs w:val="26"/>
              </w:rPr>
              <w:t>1</w:t>
            </w:r>
            <w:r w:rsidRPr="002574A6">
              <w:rPr>
                <w:spacing w:val="-4"/>
                <w:sz w:val="26"/>
                <w:szCs w:val="26"/>
                <w:lang w:val="en-US"/>
              </w:rPr>
              <w:t>8</w:t>
            </w:r>
            <w:r w:rsidRPr="002574A6">
              <w:rPr>
                <w:spacing w:val="-4"/>
                <w:sz w:val="26"/>
                <w:szCs w:val="26"/>
              </w:rPr>
              <w:t>.1</w:t>
            </w:r>
          </w:p>
        </w:tc>
        <w:tc>
          <w:tcPr>
            <w:tcW w:w="1091" w:type="pct"/>
            <w:vAlign w:val="center"/>
          </w:tcPr>
          <w:p w14:paraId="3AEC04CA" w14:textId="77777777" w:rsidR="00EC53E9" w:rsidRPr="002574A6" w:rsidRDefault="00EC53E9" w:rsidP="00FB4F22">
            <w:pPr>
              <w:pStyle w:val="TableParagraph"/>
              <w:ind w:left="108" w:right="5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Yêu</w:t>
            </w:r>
            <w:r w:rsidRPr="002574A6">
              <w:rPr>
                <w:spacing w:val="-1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cầu</w:t>
            </w:r>
            <w:r w:rsidRPr="002574A6">
              <w:rPr>
                <w:spacing w:val="-12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kiểm</w:t>
            </w:r>
            <w:r w:rsidRPr="002574A6">
              <w:rPr>
                <w:spacing w:val="-1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tra và thử nghiệm</w:t>
            </w:r>
          </w:p>
        </w:tc>
        <w:tc>
          <w:tcPr>
            <w:tcW w:w="1641" w:type="pct"/>
            <w:vAlign w:val="center"/>
          </w:tcPr>
          <w:p w14:paraId="0B808789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612" w:type="pct"/>
            <w:vAlign w:val="center"/>
          </w:tcPr>
          <w:p w14:paraId="5CDC578D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14:paraId="0C17B2B0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42EC416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C53E9" w:rsidRPr="002574A6" w14:paraId="15ADA1FD" w14:textId="77777777" w:rsidTr="00526666">
        <w:trPr>
          <w:trHeight w:val="1207"/>
          <w:jc w:val="center"/>
        </w:trPr>
        <w:tc>
          <w:tcPr>
            <w:tcW w:w="399" w:type="pct"/>
            <w:vAlign w:val="center"/>
          </w:tcPr>
          <w:p w14:paraId="5AEF575E" w14:textId="77777777" w:rsidR="00EC53E9" w:rsidRPr="002574A6" w:rsidRDefault="00EC53E9" w:rsidP="00FB4F22">
            <w:pPr>
              <w:pStyle w:val="TableParagraph"/>
              <w:ind w:left="167"/>
              <w:rPr>
                <w:sz w:val="26"/>
                <w:szCs w:val="26"/>
              </w:rPr>
            </w:pPr>
            <w:r w:rsidRPr="002574A6">
              <w:rPr>
                <w:spacing w:val="-4"/>
                <w:sz w:val="26"/>
                <w:szCs w:val="26"/>
              </w:rPr>
              <w:t>1</w:t>
            </w:r>
            <w:r w:rsidRPr="002574A6">
              <w:rPr>
                <w:spacing w:val="-4"/>
                <w:sz w:val="26"/>
                <w:szCs w:val="26"/>
                <w:lang w:val="en-US"/>
              </w:rPr>
              <w:t>8</w:t>
            </w:r>
            <w:r w:rsidRPr="002574A6">
              <w:rPr>
                <w:spacing w:val="-4"/>
                <w:sz w:val="26"/>
                <w:szCs w:val="26"/>
              </w:rPr>
              <w:t>.2</w:t>
            </w:r>
          </w:p>
        </w:tc>
        <w:tc>
          <w:tcPr>
            <w:tcW w:w="1091" w:type="pct"/>
            <w:vAlign w:val="center"/>
          </w:tcPr>
          <w:p w14:paraId="2AF7A0B8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Thử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nghiệm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xuất </w:t>
            </w:r>
            <w:r w:rsidRPr="002574A6">
              <w:rPr>
                <w:spacing w:val="-2"/>
                <w:sz w:val="26"/>
                <w:szCs w:val="26"/>
              </w:rPr>
              <w:t>xưởng</w:t>
            </w:r>
          </w:p>
        </w:tc>
        <w:tc>
          <w:tcPr>
            <w:tcW w:w="1641" w:type="pct"/>
            <w:vAlign w:val="center"/>
          </w:tcPr>
          <w:p w14:paraId="78DD7813" w14:textId="77777777" w:rsidR="00EC53E9" w:rsidRPr="002574A6" w:rsidRDefault="00EC53E9" w:rsidP="00FB4F22">
            <w:pPr>
              <w:pStyle w:val="TableParagraph"/>
              <w:ind w:left="228" w:right="21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Theo</w:t>
            </w:r>
            <w:r w:rsidRPr="002574A6">
              <w:rPr>
                <w:spacing w:val="-1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yêu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cầu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tại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Phần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IV- Mục 1 (Phần Đặc tính kỹ </w:t>
            </w:r>
            <w:r w:rsidRPr="002574A6">
              <w:rPr>
                <w:spacing w:val="-2"/>
                <w:sz w:val="26"/>
                <w:szCs w:val="26"/>
              </w:rPr>
              <w:t>thuật)</w:t>
            </w:r>
          </w:p>
        </w:tc>
        <w:tc>
          <w:tcPr>
            <w:tcW w:w="612" w:type="pct"/>
            <w:vAlign w:val="center"/>
          </w:tcPr>
          <w:p w14:paraId="63546ACF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3892756B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65AF6B20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5A7CD8AE" w14:textId="77777777" w:rsidTr="00526666">
        <w:trPr>
          <w:trHeight w:val="1970"/>
          <w:jc w:val="center"/>
        </w:trPr>
        <w:tc>
          <w:tcPr>
            <w:tcW w:w="399" w:type="pct"/>
            <w:vAlign w:val="center"/>
          </w:tcPr>
          <w:p w14:paraId="412C27F3" w14:textId="77777777" w:rsidR="00EC53E9" w:rsidRPr="002574A6" w:rsidRDefault="00EC53E9" w:rsidP="00FB4F22">
            <w:pPr>
              <w:pStyle w:val="TableParagraph"/>
              <w:ind w:left="167"/>
              <w:rPr>
                <w:sz w:val="26"/>
                <w:szCs w:val="26"/>
              </w:rPr>
            </w:pPr>
            <w:r w:rsidRPr="002574A6">
              <w:rPr>
                <w:spacing w:val="-4"/>
                <w:sz w:val="26"/>
                <w:szCs w:val="26"/>
              </w:rPr>
              <w:t>1</w:t>
            </w:r>
            <w:r w:rsidRPr="002574A6">
              <w:rPr>
                <w:spacing w:val="-4"/>
                <w:sz w:val="26"/>
                <w:szCs w:val="26"/>
                <w:lang w:val="en-US"/>
              </w:rPr>
              <w:t>8</w:t>
            </w:r>
            <w:r w:rsidRPr="002574A6">
              <w:rPr>
                <w:spacing w:val="-4"/>
                <w:sz w:val="26"/>
                <w:szCs w:val="26"/>
              </w:rPr>
              <w:t>.3</w:t>
            </w:r>
          </w:p>
        </w:tc>
        <w:tc>
          <w:tcPr>
            <w:tcW w:w="1091" w:type="pct"/>
            <w:vAlign w:val="center"/>
          </w:tcPr>
          <w:p w14:paraId="5605623A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79639D1" w14:textId="77777777" w:rsidR="00EC53E9" w:rsidRPr="002574A6" w:rsidRDefault="00EC53E9" w:rsidP="00FB4F22">
            <w:pPr>
              <w:pStyle w:val="TableParagraph"/>
              <w:ind w:left="108" w:right="5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Thử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nghiệm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điển hình và thử nghiệm thiết kế</w:t>
            </w:r>
          </w:p>
        </w:tc>
        <w:tc>
          <w:tcPr>
            <w:tcW w:w="1641" w:type="pct"/>
            <w:vAlign w:val="center"/>
          </w:tcPr>
          <w:p w14:paraId="4934CC3C" w14:textId="77777777" w:rsidR="00EC53E9" w:rsidRPr="002574A6" w:rsidRDefault="00EC53E9" w:rsidP="00FB4F22">
            <w:pPr>
              <w:pStyle w:val="TableParagraph"/>
              <w:ind w:left="222" w:right="17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Theo</w:t>
            </w:r>
            <w:r w:rsidRPr="002574A6">
              <w:rPr>
                <w:spacing w:val="-1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yêu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cầu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tại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Phần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IV- Mục 2 (Phần đặc tính kỹ </w:t>
            </w:r>
            <w:r w:rsidRPr="002574A6">
              <w:rPr>
                <w:spacing w:val="-2"/>
                <w:sz w:val="26"/>
                <w:szCs w:val="26"/>
              </w:rPr>
              <w:t>thuật)</w:t>
            </w:r>
          </w:p>
          <w:p w14:paraId="098BF450" w14:textId="77777777" w:rsidR="00EC53E9" w:rsidRPr="002574A6" w:rsidRDefault="00EC53E9" w:rsidP="00FB4F22">
            <w:pPr>
              <w:pStyle w:val="TableParagraph"/>
              <w:ind w:left="219" w:right="17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(Cung</w:t>
            </w:r>
            <w:r w:rsidRPr="002574A6">
              <w:rPr>
                <w:spacing w:val="-11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cấp</w:t>
            </w:r>
            <w:r w:rsidRPr="002574A6">
              <w:rPr>
                <w:spacing w:val="-1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kèm</w:t>
            </w:r>
            <w:r w:rsidRPr="002574A6">
              <w:rPr>
                <w:spacing w:val="-1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theo </w:t>
            </w:r>
            <w:r w:rsidRPr="002574A6">
              <w:rPr>
                <w:spacing w:val="-2"/>
                <w:sz w:val="26"/>
                <w:szCs w:val="26"/>
              </w:rPr>
              <w:t>HSDT)</w:t>
            </w:r>
          </w:p>
        </w:tc>
        <w:tc>
          <w:tcPr>
            <w:tcW w:w="612" w:type="pct"/>
            <w:vAlign w:val="center"/>
          </w:tcPr>
          <w:p w14:paraId="592864B9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DACE7DE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6D48279B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04245E2C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23D7104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0A254E52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543A452E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4634FC46" w14:textId="77777777" w:rsidTr="00526666">
        <w:trPr>
          <w:trHeight w:val="1204"/>
          <w:jc w:val="center"/>
        </w:trPr>
        <w:tc>
          <w:tcPr>
            <w:tcW w:w="399" w:type="pct"/>
            <w:vAlign w:val="center"/>
          </w:tcPr>
          <w:p w14:paraId="7E717CD5" w14:textId="77777777" w:rsidR="00EC53E9" w:rsidRPr="002574A6" w:rsidRDefault="00EC53E9" w:rsidP="00FB4F22">
            <w:pPr>
              <w:pStyle w:val="TableParagraph"/>
              <w:ind w:left="167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  <w:lang w:val="en-US"/>
              </w:rPr>
              <w:t>19</w:t>
            </w:r>
          </w:p>
        </w:tc>
        <w:tc>
          <w:tcPr>
            <w:tcW w:w="1091" w:type="pct"/>
            <w:vAlign w:val="center"/>
          </w:tcPr>
          <w:p w14:paraId="62CEE84B" w14:textId="77777777" w:rsidR="00EC53E9" w:rsidRPr="002574A6" w:rsidRDefault="00EC53E9" w:rsidP="00FB4F22">
            <w:pPr>
              <w:pStyle w:val="TableParagraph"/>
              <w:ind w:left="108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Thử nghiệm nghiệm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thu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mẫu</w:t>
            </w:r>
          </w:p>
        </w:tc>
        <w:tc>
          <w:tcPr>
            <w:tcW w:w="1641" w:type="pct"/>
            <w:vAlign w:val="center"/>
          </w:tcPr>
          <w:p w14:paraId="36B27B42" w14:textId="77777777" w:rsidR="00EC53E9" w:rsidRPr="002574A6" w:rsidRDefault="00EC53E9" w:rsidP="00FB4F22">
            <w:pPr>
              <w:pStyle w:val="TableParagraph"/>
              <w:ind w:left="228" w:right="21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Theo</w:t>
            </w:r>
            <w:r w:rsidRPr="002574A6">
              <w:rPr>
                <w:spacing w:val="-1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yêu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cầu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tại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Phần</w:t>
            </w:r>
            <w:r w:rsidRPr="002574A6">
              <w:rPr>
                <w:spacing w:val="-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IV- Mục 3 (Phần đặc tính kỹ </w:t>
            </w:r>
            <w:r w:rsidRPr="002574A6">
              <w:rPr>
                <w:spacing w:val="-2"/>
                <w:sz w:val="26"/>
                <w:szCs w:val="26"/>
              </w:rPr>
              <w:t>thuật)</w:t>
            </w:r>
          </w:p>
        </w:tc>
        <w:tc>
          <w:tcPr>
            <w:tcW w:w="612" w:type="pct"/>
            <w:vAlign w:val="center"/>
          </w:tcPr>
          <w:p w14:paraId="782F7009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4EE9FA09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12A1359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  <w:tr w:rsidR="00EC53E9" w:rsidRPr="002574A6" w14:paraId="370E48D2" w14:textId="77777777" w:rsidTr="00526666">
        <w:trPr>
          <w:trHeight w:val="3784"/>
          <w:jc w:val="center"/>
        </w:trPr>
        <w:tc>
          <w:tcPr>
            <w:tcW w:w="399" w:type="pct"/>
            <w:vAlign w:val="center"/>
          </w:tcPr>
          <w:p w14:paraId="79BED315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8B4C723" w14:textId="77777777" w:rsidR="00EC53E9" w:rsidRPr="002574A6" w:rsidRDefault="00EC53E9" w:rsidP="00FB4F22">
            <w:pPr>
              <w:pStyle w:val="TableParagraph"/>
              <w:ind w:left="182"/>
              <w:rPr>
                <w:sz w:val="26"/>
                <w:szCs w:val="26"/>
              </w:rPr>
            </w:pPr>
            <w:r w:rsidRPr="002574A6">
              <w:rPr>
                <w:spacing w:val="-5"/>
                <w:sz w:val="26"/>
                <w:szCs w:val="26"/>
                <w:lang w:val="en-US"/>
              </w:rPr>
              <w:t>20</w:t>
            </w:r>
          </w:p>
        </w:tc>
        <w:tc>
          <w:tcPr>
            <w:tcW w:w="1091" w:type="pct"/>
            <w:vAlign w:val="center"/>
          </w:tcPr>
          <w:p w14:paraId="3A4862F5" w14:textId="77777777" w:rsidR="00EC53E9" w:rsidRPr="002574A6" w:rsidRDefault="00EC53E9" w:rsidP="00FB4F22">
            <w:pPr>
              <w:pStyle w:val="TableParagraph"/>
              <w:ind w:left="108" w:right="13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Catalogue,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bản</w:t>
            </w:r>
            <w:r w:rsidRPr="002574A6">
              <w:rPr>
                <w:spacing w:val="-17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vẽ thiết kế</w:t>
            </w:r>
            <w:r w:rsidRPr="002574A6">
              <w:rPr>
                <w:spacing w:val="4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của nhà sản xuất có đầy đủ thông số kỹ thuật</w:t>
            </w:r>
            <w:r w:rsidRPr="002574A6">
              <w:rPr>
                <w:spacing w:val="40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chi tiết để chứng minh đặc tính kỹ thuật sản phẩm chào đáp ứng yêu cầu kỹ thuật hồ sơ mời </w:t>
            </w:r>
            <w:r w:rsidRPr="002574A6">
              <w:rPr>
                <w:spacing w:val="-4"/>
                <w:sz w:val="26"/>
                <w:szCs w:val="26"/>
              </w:rPr>
              <w:t>thầu</w:t>
            </w:r>
          </w:p>
        </w:tc>
        <w:tc>
          <w:tcPr>
            <w:tcW w:w="1641" w:type="pct"/>
            <w:vAlign w:val="center"/>
          </w:tcPr>
          <w:p w14:paraId="0609114C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4E93E3E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3059BC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2934FCAD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0CE5036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35E81FE1" w14:textId="77777777" w:rsidR="00EC53E9" w:rsidRPr="002574A6" w:rsidRDefault="00EC53E9" w:rsidP="00FB4F22">
            <w:pPr>
              <w:pStyle w:val="TableParagraph"/>
              <w:ind w:left="12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Kèm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theo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hồ</w:t>
            </w:r>
            <w:r w:rsidRPr="002574A6">
              <w:rPr>
                <w:spacing w:val="-3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sơ</w:t>
            </w:r>
            <w:r w:rsidRPr="002574A6">
              <w:rPr>
                <w:spacing w:val="-4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dự</w:t>
            </w:r>
            <w:r w:rsidRPr="002574A6">
              <w:rPr>
                <w:spacing w:val="-1"/>
                <w:sz w:val="26"/>
                <w:szCs w:val="26"/>
              </w:rPr>
              <w:t xml:space="preserve"> </w:t>
            </w:r>
            <w:r w:rsidRPr="002574A6">
              <w:rPr>
                <w:spacing w:val="-4"/>
                <w:sz w:val="26"/>
                <w:szCs w:val="26"/>
              </w:rPr>
              <w:t>thầu</w:t>
            </w:r>
          </w:p>
        </w:tc>
        <w:tc>
          <w:tcPr>
            <w:tcW w:w="612" w:type="pct"/>
            <w:vAlign w:val="center"/>
          </w:tcPr>
          <w:p w14:paraId="251BC2BF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350AE238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D954718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62D5723B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318C2DDB" w14:textId="77777777" w:rsidR="00EC53E9" w:rsidRPr="002574A6" w:rsidRDefault="00EC53E9" w:rsidP="00FB4F22">
            <w:pPr>
              <w:pStyle w:val="TableParagraph"/>
              <w:ind w:left="120" w:right="142" w:firstLine="34"/>
              <w:jc w:val="center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Như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 xml:space="preserve">yêu </w:t>
            </w:r>
            <w:r w:rsidRPr="002574A6">
              <w:rPr>
                <w:spacing w:val="-4"/>
                <w:sz w:val="26"/>
                <w:szCs w:val="26"/>
              </w:rPr>
              <w:t>cầu</w:t>
            </w:r>
          </w:p>
        </w:tc>
        <w:tc>
          <w:tcPr>
            <w:tcW w:w="509" w:type="pct"/>
            <w:vAlign w:val="center"/>
          </w:tcPr>
          <w:p w14:paraId="69C7FE07" w14:textId="77777777" w:rsidR="00EC53E9" w:rsidRPr="002574A6" w:rsidRDefault="00EC53E9" w:rsidP="00FB4F2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386939B8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37D82641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7A40605B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12BD6D9C" w14:textId="77777777" w:rsidR="00EC53E9" w:rsidRPr="002574A6" w:rsidRDefault="00EC53E9" w:rsidP="00FB4F22">
            <w:pPr>
              <w:pStyle w:val="TableParagraph"/>
              <w:rPr>
                <w:b/>
                <w:sz w:val="26"/>
                <w:szCs w:val="26"/>
              </w:rPr>
            </w:pPr>
          </w:p>
          <w:p w14:paraId="0822B88A" w14:textId="77777777" w:rsidR="00EC53E9" w:rsidRPr="002574A6" w:rsidRDefault="00EC53E9" w:rsidP="00FB4F22">
            <w:pPr>
              <w:pStyle w:val="TableParagraph"/>
              <w:ind w:left="352" w:hanging="202"/>
              <w:rPr>
                <w:sz w:val="26"/>
                <w:szCs w:val="26"/>
              </w:rPr>
            </w:pPr>
            <w:r w:rsidRPr="002574A6">
              <w:rPr>
                <w:sz w:val="26"/>
                <w:szCs w:val="26"/>
              </w:rPr>
              <w:t>Không</w:t>
            </w:r>
            <w:r w:rsidRPr="002574A6">
              <w:rPr>
                <w:spacing w:val="-18"/>
                <w:sz w:val="26"/>
                <w:szCs w:val="26"/>
              </w:rPr>
              <w:t xml:space="preserve"> </w:t>
            </w:r>
            <w:r w:rsidRPr="002574A6">
              <w:rPr>
                <w:sz w:val="26"/>
                <w:szCs w:val="26"/>
              </w:rPr>
              <w:t>như yêu cầu</w:t>
            </w:r>
          </w:p>
        </w:tc>
      </w:tr>
    </w:tbl>
    <w:p w14:paraId="3A0C6D17" w14:textId="77777777" w:rsidR="00EC53E9" w:rsidRPr="002574A6" w:rsidRDefault="00EC53E9" w:rsidP="00EC53E9">
      <w:pPr>
        <w:jc w:val="center"/>
        <w:rPr>
          <w:b/>
          <w:bCs/>
          <w:color w:val="auto"/>
          <w:sz w:val="26"/>
          <w:szCs w:val="26"/>
        </w:rPr>
      </w:pPr>
    </w:p>
    <w:p w14:paraId="67C9FE01" w14:textId="09C1EC2B" w:rsidR="00E91A4C" w:rsidRPr="00192C00" w:rsidRDefault="00E91A4C">
      <w:pPr>
        <w:rPr>
          <w:b/>
          <w:color w:val="auto"/>
          <w:sz w:val="26"/>
          <w:szCs w:val="26"/>
          <w:lang w:eastAsia="x-none"/>
        </w:rPr>
      </w:pPr>
    </w:p>
    <w:sectPr w:rsidR="00E91A4C" w:rsidRPr="00192C00" w:rsidSect="00932600">
      <w:headerReference w:type="default" r:id="rId8"/>
      <w:pgSz w:w="11907" w:h="16840" w:code="9"/>
      <w:pgMar w:top="1134" w:right="1134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0508B" w14:textId="77777777" w:rsidR="005769FA" w:rsidRDefault="005769FA">
      <w:r>
        <w:separator/>
      </w:r>
    </w:p>
  </w:endnote>
  <w:endnote w:type="continuationSeparator" w:id="0">
    <w:p w14:paraId="4E5B0DDA" w14:textId="77777777" w:rsidR="005769FA" w:rsidRDefault="0057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205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09BC3" w14:textId="77777777" w:rsidR="005769FA" w:rsidRDefault="005769FA">
      <w:r>
        <w:separator/>
      </w:r>
    </w:p>
  </w:footnote>
  <w:footnote w:type="continuationSeparator" w:id="0">
    <w:p w14:paraId="56BC960F" w14:textId="77777777" w:rsidR="005769FA" w:rsidRDefault="00576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D5AAC" w14:textId="599E1064" w:rsidR="00D81417" w:rsidRPr="00944980" w:rsidRDefault="00D81417" w:rsidP="00944980">
    <w:pPr>
      <w:pStyle w:val="Footer"/>
      <w:jc w:val="center"/>
      <w:rPr>
        <w:sz w:val="26"/>
        <w:szCs w:val="26"/>
      </w:rPr>
    </w:pPr>
    <w:r w:rsidRPr="00600112">
      <w:rPr>
        <w:sz w:val="26"/>
        <w:szCs w:val="26"/>
      </w:rPr>
      <w:fldChar w:fldCharType="begin"/>
    </w:r>
    <w:r w:rsidRPr="00600112">
      <w:rPr>
        <w:sz w:val="26"/>
        <w:szCs w:val="26"/>
      </w:rPr>
      <w:instrText xml:space="preserve"> PAGE   \* MERGEFORMAT </w:instrText>
    </w:r>
    <w:r w:rsidRPr="00600112">
      <w:rPr>
        <w:sz w:val="26"/>
        <w:szCs w:val="26"/>
      </w:rPr>
      <w:fldChar w:fldCharType="separate"/>
    </w:r>
    <w:r w:rsidR="00311F60">
      <w:rPr>
        <w:noProof/>
        <w:sz w:val="26"/>
        <w:szCs w:val="26"/>
      </w:rPr>
      <w:t>3</w:t>
    </w:r>
    <w:r w:rsidRPr="00600112">
      <w:rPr>
        <w:noProof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35FC3"/>
    <w:multiLevelType w:val="hybridMultilevel"/>
    <w:tmpl w:val="F06A9B14"/>
    <w:lvl w:ilvl="0" w:tplc="FFFFFFFF">
      <w:start w:val="1"/>
      <w:numFmt w:val="decimal"/>
      <w:lvlText w:val="%1)"/>
      <w:lvlJc w:val="left"/>
      <w:pPr>
        <w:ind w:left="4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4" w:hanging="360"/>
      </w:pPr>
    </w:lvl>
    <w:lvl w:ilvl="2" w:tplc="FFFFFFFF" w:tentative="1">
      <w:start w:val="1"/>
      <w:numFmt w:val="lowerRoman"/>
      <w:lvlText w:val="%3."/>
      <w:lvlJc w:val="right"/>
      <w:pPr>
        <w:ind w:left="1904" w:hanging="180"/>
      </w:pPr>
    </w:lvl>
    <w:lvl w:ilvl="3" w:tplc="FFFFFFFF" w:tentative="1">
      <w:start w:val="1"/>
      <w:numFmt w:val="decimal"/>
      <w:lvlText w:val="%4."/>
      <w:lvlJc w:val="left"/>
      <w:pPr>
        <w:ind w:left="2624" w:hanging="360"/>
      </w:pPr>
    </w:lvl>
    <w:lvl w:ilvl="4" w:tplc="FFFFFFFF" w:tentative="1">
      <w:start w:val="1"/>
      <w:numFmt w:val="lowerLetter"/>
      <w:lvlText w:val="%5."/>
      <w:lvlJc w:val="left"/>
      <w:pPr>
        <w:ind w:left="3344" w:hanging="360"/>
      </w:pPr>
    </w:lvl>
    <w:lvl w:ilvl="5" w:tplc="FFFFFFFF" w:tentative="1">
      <w:start w:val="1"/>
      <w:numFmt w:val="lowerRoman"/>
      <w:lvlText w:val="%6."/>
      <w:lvlJc w:val="right"/>
      <w:pPr>
        <w:ind w:left="4064" w:hanging="180"/>
      </w:pPr>
    </w:lvl>
    <w:lvl w:ilvl="6" w:tplc="FFFFFFFF" w:tentative="1">
      <w:start w:val="1"/>
      <w:numFmt w:val="decimal"/>
      <w:lvlText w:val="%7."/>
      <w:lvlJc w:val="left"/>
      <w:pPr>
        <w:ind w:left="4784" w:hanging="360"/>
      </w:pPr>
    </w:lvl>
    <w:lvl w:ilvl="7" w:tplc="FFFFFFFF" w:tentative="1">
      <w:start w:val="1"/>
      <w:numFmt w:val="lowerLetter"/>
      <w:lvlText w:val="%8."/>
      <w:lvlJc w:val="left"/>
      <w:pPr>
        <w:ind w:left="5504" w:hanging="360"/>
      </w:pPr>
    </w:lvl>
    <w:lvl w:ilvl="8" w:tplc="FFFFFFFF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" w15:restartNumberingAfterBreak="0">
    <w:nsid w:val="05C2269C"/>
    <w:multiLevelType w:val="hybridMultilevel"/>
    <w:tmpl w:val="B744413E"/>
    <w:lvl w:ilvl="0" w:tplc="5942C658">
      <w:start w:val="1"/>
      <w:numFmt w:val="lowerRoman"/>
      <w:lvlText w:val="%1."/>
      <w:lvlJc w:val="left"/>
      <w:pPr>
        <w:ind w:left="1575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762158A">
      <w:numFmt w:val="bullet"/>
      <w:lvlText w:val="•"/>
      <w:lvlJc w:val="left"/>
      <w:pPr>
        <w:ind w:left="2416" w:hanging="569"/>
      </w:pPr>
      <w:rPr>
        <w:rFonts w:hint="default"/>
        <w:lang w:val="vi" w:eastAsia="en-US" w:bidi="ar-SA"/>
      </w:rPr>
    </w:lvl>
    <w:lvl w:ilvl="2" w:tplc="D42655BA">
      <w:numFmt w:val="bullet"/>
      <w:lvlText w:val="•"/>
      <w:lvlJc w:val="left"/>
      <w:pPr>
        <w:ind w:left="3253" w:hanging="569"/>
      </w:pPr>
      <w:rPr>
        <w:rFonts w:hint="default"/>
        <w:lang w:val="vi" w:eastAsia="en-US" w:bidi="ar-SA"/>
      </w:rPr>
    </w:lvl>
    <w:lvl w:ilvl="3" w:tplc="5302E782">
      <w:numFmt w:val="bullet"/>
      <w:lvlText w:val="•"/>
      <w:lvlJc w:val="left"/>
      <w:pPr>
        <w:ind w:left="4089" w:hanging="569"/>
      </w:pPr>
      <w:rPr>
        <w:rFonts w:hint="default"/>
        <w:lang w:val="vi" w:eastAsia="en-US" w:bidi="ar-SA"/>
      </w:rPr>
    </w:lvl>
    <w:lvl w:ilvl="4" w:tplc="1DB87F84">
      <w:numFmt w:val="bullet"/>
      <w:lvlText w:val="•"/>
      <w:lvlJc w:val="left"/>
      <w:pPr>
        <w:ind w:left="4926" w:hanging="569"/>
      </w:pPr>
      <w:rPr>
        <w:rFonts w:hint="default"/>
        <w:lang w:val="vi" w:eastAsia="en-US" w:bidi="ar-SA"/>
      </w:rPr>
    </w:lvl>
    <w:lvl w:ilvl="5" w:tplc="8CBA2824">
      <w:numFmt w:val="bullet"/>
      <w:lvlText w:val="•"/>
      <w:lvlJc w:val="left"/>
      <w:pPr>
        <w:ind w:left="5763" w:hanging="569"/>
      </w:pPr>
      <w:rPr>
        <w:rFonts w:hint="default"/>
        <w:lang w:val="vi" w:eastAsia="en-US" w:bidi="ar-SA"/>
      </w:rPr>
    </w:lvl>
    <w:lvl w:ilvl="6" w:tplc="50D453BC">
      <w:numFmt w:val="bullet"/>
      <w:lvlText w:val="•"/>
      <w:lvlJc w:val="left"/>
      <w:pPr>
        <w:ind w:left="6599" w:hanging="569"/>
      </w:pPr>
      <w:rPr>
        <w:rFonts w:hint="default"/>
        <w:lang w:val="vi" w:eastAsia="en-US" w:bidi="ar-SA"/>
      </w:rPr>
    </w:lvl>
    <w:lvl w:ilvl="7" w:tplc="B8786406">
      <w:numFmt w:val="bullet"/>
      <w:lvlText w:val="•"/>
      <w:lvlJc w:val="left"/>
      <w:pPr>
        <w:ind w:left="7436" w:hanging="569"/>
      </w:pPr>
      <w:rPr>
        <w:rFonts w:hint="default"/>
        <w:lang w:val="vi" w:eastAsia="en-US" w:bidi="ar-SA"/>
      </w:rPr>
    </w:lvl>
    <w:lvl w:ilvl="8" w:tplc="B0448DB4">
      <w:numFmt w:val="bullet"/>
      <w:lvlText w:val="•"/>
      <w:lvlJc w:val="left"/>
      <w:pPr>
        <w:ind w:left="8273" w:hanging="569"/>
      </w:pPr>
      <w:rPr>
        <w:rFonts w:hint="default"/>
        <w:lang w:val="vi" w:eastAsia="en-US" w:bidi="ar-SA"/>
      </w:rPr>
    </w:lvl>
  </w:abstractNum>
  <w:abstractNum w:abstractNumId="2" w15:restartNumberingAfterBreak="0">
    <w:nsid w:val="06C84C8F"/>
    <w:multiLevelType w:val="multilevel"/>
    <w:tmpl w:val="F280E30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88488C"/>
    <w:multiLevelType w:val="hybridMultilevel"/>
    <w:tmpl w:val="759675B6"/>
    <w:lvl w:ilvl="0" w:tplc="FFFFFFFF">
      <w:start w:val="1"/>
      <w:numFmt w:val="lowerLetter"/>
      <w:lvlText w:val="%1)"/>
      <w:lvlJc w:val="left"/>
      <w:pPr>
        <w:ind w:left="1431" w:hanging="425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v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B4D27"/>
    <w:multiLevelType w:val="hybridMultilevel"/>
    <w:tmpl w:val="3474D678"/>
    <w:lvl w:ilvl="0" w:tplc="5162A91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85D298D"/>
    <w:multiLevelType w:val="hybridMultilevel"/>
    <w:tmpl w:val="6E7021E0"/>
    <w:lvl w:ilvl="0" w:tplc="1CCE7764">
      <w:start w:val="1"/>
      <w:numFmt w:val="lowerLetter"/>
      <w:lvlText w:val="(%1)"/>
      <w:lvlJc w:val="left"/>
      <w:pPr>
        <w:ind w:left="1698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57AE3"/>
    <w:multiLevelType w:val="hybridMultilevel"/>
    <w:tmpl w:val="5B007170"/>
    <w:lvl w:ilvl="0" w:tplc="4FE4468C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FC19B9"/>
    <w:multiLevelType w:val="hybridMultilevel"/>
    <w:tmpl w:val="16B200CE"/>
    <w:lvl w:ilvl="0" w:tplc="5A6C4D62">
      <w:start w:val="2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AE0C6C"/>
    <w:multiLevelType w:val="hybridMultilevel"/>
    <w:tmpl w:val="6E4E0E2C"/>
    <w:lvl w:ilvl="0" w:tplc="C6AEA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695"/>
    <w:multiLevelType w:val="hybridMultilevel"/>
    <w:tmpl w:val="532640C6"/>
    <w:lvl w:ilvl="0" w:tplc="4AEA48F2">
      <w:start w:val="1"/>
      <w:numFmt w:val="upperRoman"/>
      <w:lvlText w:val="%1."/>
      <w:lvlJc w:val="left"/>
      <w:pPr>
        <w:ind w:left="1326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95278AE">
      <w:start w:val="1"/>
      <w:numFmt w:val="decimal"/>
      <w:lvlText w:val="%2."/>
      <w:lvlJc w:val="left"/>
      <w:pPr>
        <w:ind w:left="1185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1CCE7764">
      <w:start w:val="1"/>
      <w:numFmt w:val="lowerLetter"/>
      <w:lvlText w:val="(%3)"/>
      <w:lvlJc w:val="left"/>
      <w:pPr>
        <w:ind w:left="1698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A1DC2762">
      <w:numFmt w:val="bullet"/>
      <w:lvlText w:val="•"/>
      <w:lvlJc w:val="left"/>
      <w:pPr>
        <w:ind w:left="1760" w:hanging="668"/>
      </w:pPr>
      <w:rPr>
        <w:rFonts w:hint="default"/>
        <w:lang w:val="vi" w:eastAsia="en-US" w:bidi="ar-SA"/>
      </w:rPr>
    </w:lvl>
    <w:lvl w:ilvl="4" w:tplc="1D0843DE">
      <w:numFmt w:val="bullet"/>
      <w:lvlText w:val="•"/>
      <w:lvlJc w:val="left"/>
      <w:pPr>
        <w:ind w:left="3019" w:hanging="668"/>
      </w:pPr>
      <w:rPr>
        <w:rFonts w:hint="default"/>
        <w:lang w:val="vi" w:eastAsia="en-US" w:bidi="ar-SA"/>
      </w:rPr>
    </w:lvl>
    <w:lvl w:ilvl="5" w:tplc="F07C8692">
      <w:numFmt w:val="bullet"/>
      <w:lvlText w:val="•"/>
      <w:lvlJc w:val="left"/>
      <w:pPr>
        <w:ind w:left="4279" w:hanging="668"/>
      </w:pPr>
      <w:rPr>
        <w:rFonts w:hint="default"/>
        <w:lang w:val="vi" w:eastAsia="en-US" w:bidi="ar-SA"/>
      </w:rPr>
    </w:lvl>
    <w:lvl w:ilvl="6" w:tplc="31609B00">
      <w:numFmt w:val="bullet"/>
      <w:lvlText w:val="•"/>
      <w:lvlJc w:val="left"/>
      <w:pPr>
        <w:ind w:left="5539" w:hanging="668"/>
      </w:pPr>
      <w:rPr>
        <w:rFonts w:hint="default"/>
        <w:lang w:val="vi" w:eastAsia="en-US" w:bidi="ar-SA"/>
      </w:rPr>
    </w:lvl>
    <w:lvl w:ilvl="7" w:tplc="D05879A2">
      <w:numFmt w:val="bullet"/>
      <w:lvlText w:val="•"/>
      <w:lvlJc w:val="left"/>
      <w:pPr>
        <w:ind w:left="6799" w:hanging="668"/>
      </w:pPr>
      <w:rPr>
        <w:rFonts w:hint="default"/>
        <w:lang w:val="vi" w:eastAsia="en-US" w:bidi="ar-SA"/>
      </w:rPr>
    </w:lvl>
    <w:lvl w:ilvl="8" w:tplc="B29222CE">
      <w:numFmt w:val="bullet"/>
      <w:lvlText w:val="•"/>
      <w:lvlJc w:val="left"/>
      <w:pPr>
        <w:ind w:left="8059" w:hanging="668"/>
      </w:pPr>
      <w:rPr>
        <w:rFonts w:hint="default"/>
        <w:lang w:val="vi" w:eastAsia="en-US" w:bidi="ar-SA"/>
      </w:rPr>
    </w:lvl>
  </w:abstractNum>
  <w:abstractNum w:abstractNumId="10" w15:restartNumberingAfterBreak="0">
    <w:nsid w:val="37C360C0"/>
    <w:multiLevelType w:val="multilevel"/>
    <w:tmpl w:val="FECEE4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6E41D8"/>
    <w:multiLevelType w:val="hybridMultilevel"/>
    <w:tmpl w:val="58D43DF4"/>
    <w:lvl w:ilvl="0" w:tplc="30FE09AE">
      <w:numFmt w:val="bullet"/>
      <w:lvlText w:val="-"/>
      <w:lvlJc w:val="left"/>
      <w:pPr>
        <w:ind w:left="33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60E2574">
      <w:numFmt w:val="bullet"/>
      <w:lvlText w:val="•"/>
      <w:lvlJc w:val="left"/>
      <w:pPr>
        <w:ind w:left="745" w:hanging="360"/>
      </w:pPr>
      <w:rPr>
        <w:rFonts w:hint="default"/>
        <w:lang w:val="vi" w:eastAsia="en-US" w:bidi="ar-SA"/>
      </w:rPr>
    </w:lvl>
    <w:lvl w:ilvl="2" w:tplc="45EA8E08">
      <w:numFmt w:val="bullet"/>
      <w:lvlText w:val="•"/>
      <w:lvlJc w:val="left"/>
      <w:pPr>
        <w:ind w:left="1151" w:hanging="360"/>
      </w:pPr>
      <w:rPr>
        <w:rFonts w:hint="default"/>
        <w:lang w:val="vi" w:eastAsia="en-US" w:bidi="ar-SA"/>
      </w:rPr>
    </w:lvl>
    <w:lvl w:ilvl="3" w:tplc="3456513A">
      <w:numFmt w:val="bullet"/>
      <w:lvlText w:val="•"/>
      <w:lvlJc w:val="left"/>
      <w:pPr>
        <w:ind w:left="1556" w:hanging="360"/>
      </w:pPr>
      <w:rPr>
        <w:rFonts w:hint="default"/>
        <w:lang w:val="vi" w:eastAsia="en-US" w:bidi="ar-SA"/>
      </w:rPr>
    </w:lvl>
    <w:lvl w:ilvl="4" w:tplc="B0C026CE">
      <w:numFmt w:val="bullet"/>
      <w:lvlText w:val="•"/>
      <w:lvlJc w:val="left"/>
      <w:pPr>
        <w:ind w:left="1962" w:hanging="360"/>
      </w:pPr>
      <w:rPr>
        <w:rFonts w:hint="default"/>
        <w:lang w:val="vi" w:eastAsia="en-US" w:bidi="ar-SA"/>
      </w:rPr>
    </w:lvl>
    <w:lvl w:ilvl="5" w:tplc="38A43A8E"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6" w:tplc="B6C892E4">
      <w:numFmt w:val="bullet"/>
      <w:lvlText w:val="•"/>
      <w:lvlJc w:val="left"/>
      <w:pPr>
        <w:ind w:left="2773" w:hanging="360"/>
      </w:pPr>
      <w:rPr>
        <w:rFonts w:hint="default"/>
        <w:lang w:val="vi" w:eastAsia="en-US" w:bidi="ar-SA"/>
      </w:rPr>
    </w:lvl>
    <w:lvl w:ilvl="7" w:tplc="E04423E2">
      <w:numFmt w:val="bullet"/>
      <w:lvlText w:val="•"/>
      <w:lvlJc w:val="left"/>
      <w:pPr>
        <w:ind w:left="3178" w:hanging="360"/>
      </w:pPr>
      <w:rPr>
        <w:rFonts w:hint="default"/>
        <w:lang w:val="vi" w:eastAsia="en-US" w:bidi="ar-SA"/>
      </w:rPr>
    </w:lvl>
    <w:lvl w:ilvl="8" w:tplc="11CE7CC0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</w:abstractNum>
  <w:abstractNum w:abstractNumId="12" w15:restartNumberingAfterBreak="0">
    <w:nsid w:val="3AA80EF2"/>
    <w:multiLevelType w:val="hybridMultilevel"/>
    <w:tmpl w:val="D8F27D0A"/>
    <w:lvl w:ilvl="0" w:tplc="10005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972F1A"/>
    <w:multiLevelType w:val="multilevel"/>
    <w:tmpl w:val="2D42B6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8A11389"/>
    <w:multiLevelType w:val="singleLevel"/>
    <w:tmpl w:val="EF0884E8"/>
    <w:lvl w:ilvl="0">
      <w:start w:val="1"/>
      <w:numFmt w:val="upperRoman"/>
      <w:pStyle w:val="Heading8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</w:abstractNum>
  <w:abstractNum w:abstractNumId="15" w15:restartNumberingAfterBreak="0">
    <w:nsid w:val="4B4C66A9"/>
    <w:multiLevelType w:val="hybridMultilevel"/>
    <w:tmpl w:val="7234C7F6"/>
    <w:lvl w:ilvl="0" w:tplc="E5F45EFA">
      <w:numFmt w:val="bullet"/>
      <w:lvlText w:val="-"/>
      <w:lvlJc w:val="left"/>
      <w:pPr>
        <w:ind w:left="61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8EE7CEA">
      <w:numFmt w:val="bullet"/>
      <w:lvlText w:val="•"/>
      <w:lvlJc w:val="left"/>
      <w:pPr>
        <w:ind w:left="1615" w:hanging="286"/>
      </w:pPr>
      <w:rPr>
        <w:rFonts w:hint="default"/>
        <w:lang w:val="vi" w:eastAsia="en-US" w:bidi="ar-SA"/>
      </w:rPr>
    </w:lvl>
    <w:lvl w:ilvl="2" w:tplc="8CFAE534">
      <w:numFmt w:val="bullet"/>
      <w:lvlText w:val="•"/>
      <w:lvlJc w:val="left"/>
      <w:pPr>
        <w:ind w:left="2611" w:hanging="286"/>
      </w:pPr>
      <w:rPr>
        <w:rFonts w:hint="default"/>
        <w:lang w:val="vi" w:eastAsia="en-US" w:bidi="ar-SA"/>
      </w:rPr>
    </w:lvl>
    <w:lvl w:ilvl="3" w:tplc="BF1C3358">
      <w:numFmt w:val="bullet"/>
      <w:lvlText w:val="•"/>
      <w:lvlJc w:val="left"/>
      <w:pPr>
        <w:ind w:left="3607" w:hanging="286"/>
      </w:pPr>
      <w:rPr>
        <w:rFonts w:hint="default"/>
        <w:lang w:val="vi" w:eastAsia="en-US" w:bidi="ar-SA"/>
      </w:rPr>
    </w:lvl>
    <w:lvl w:ilvl="4" w:tplc="42E243D0">
      <w:numFmt w:val="bullet"/>
      <w:lvlText w:val="•"/>
      <w:lvlJc w:val="left"/>
      <w:pPr>
        <w:ind w:left="4603" w:hanging="286"/>
      </w:pPr>
      <w:rPr>
        <w:rFonts w:hint="default"/>
        <w:lang w:val="vi" w:eastAsia="en-US" w:bidi="ar-SA"/>
      </w:rPr>
    </w:lvl>
    <w:lvl w:ilvl="5" w:tplc="EE4EC604">
      <w:numFmt w:val="bullet"/>
      <w:lvlText w:val="•"/>
      <w:lvlJc w:val="left"/>
      <w:pPr>
        <w:ind w:left="5599" w:hanging="286"/>
      </w:pPr>
      <w:rPr>
        <w:rFonts w:hint="default"/>
        <w:lang w:val="vi" w:eastAsia="en-US" w:bidi="ar-SA"/>
      </w:rPr>
    </w:lvl>
    <w:lvl w:ilvl="6" w:tplc="04D241CA">
      <w:numFmt w:val="bullet"/>
      <w:lvlText w:val="•"/>
      <w:lvlJc w:val="left"/>
      <w:pPr>
        <w:ind w:left="6595" w:hanging="286"/>
      </w:pPr>
      <w:rPr>
        <w:rFonts w:hint="default"/>
        <w:lang w:val="vi" w:eastAsia="en-US" w:bidi="ar-SA"/>
      </w:rPr>
    </w:lvl>
    <w:lvl w:ilvl="7" w:tplc="356CE49A">
      <w:numFmt w:val="bullet"/>
      <w:lvlText w:val="•"/>
      <w:lvlJc w:val="left"/>
      <w:pPr>
        <w:ind w:left="7591" w:hanging="286"/>
      </w:pPr>
      <w:rPr>
        <w:rFonts w:hint="default"/>
        <w:lang w:val="vi" w:eastAsia="en-US" w:bidi="ar-SA"/>
      </w:rPr>
    </w:lvl>
    <w:lvl w:ilvl="8" w:tplc="681A1E2E">
      <w:numFmt w:val="bullet"/>
      <w:lvlText w:val="•"/>
      <w:lvlJc w:val="left"/>
      <w:pPr>
        <w:ind w:left="8587" w:hanging="286"/>
      </w:pPr>
      <w:rPr>
        <w:rFonts w:hint="default"/>
        <w:lang w:val="vi" w:eastAsia="en-US" w:bidi="ar-SA"/>
      </w:rPr>
    </w:lvl>
  </w:abstractNum>
  <w:abstractNum w:abstractNumId="16" w15:restartNumberingAfterBreak="0">
    <w:nsid w:val="4C93716E"/>
    <w:multiLevelType w:val="hybridMultilevel"/>
    <w:tmpl w:val="DFF2F944"/>
    <w:lvl w:ilvl="0" w:tplc="042A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w w:val="1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14BA3"/>
    <w:multiLevelType w:val="hybridMultilevel"/>
    <w:tmpl w:val="DB78418A"/>
    <w:lvl w:ilvl="0" w:tplc="30E2DDF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1707312"/>
    <w:multiLevelType w:val="hybridMultilevel"/>
    <w:tmpl w:val="A1246FBE"/>
    <w:lvl w:ilvl="0" w:tplc="30F6D822">
      <w:numFmt w:val="bullet"/>
      <w:lvlText w:val="-"/>
      <w:lvlJc w:val="left"/>
      <w:pPr>
        <w:ind w:left="335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8DCBA08">
      <w:numFmt w:val="bullet"/>
      <w:lvlText w:val="•"/>
      <w:lvlJc w:val="left"/>
      <w:pPr>
        <w:ind w:left="554" w:hanging="228"/>
      </w:pPr>
      <w:rPr>
        <w:rFonts w:hint="default"/>
        <w:lang w:val="vi" w:eastAsia="en-US" w:bidi="ar-SA"/>
      </w:rPr>
    </w:lvl>
    <w:lvl w:ilvl="2" w:tplc="3BA248A4">
      <w:numFmt w:val="bullet"/>
      <w:lvlText w:val="•"/>
      <w:lvlJc w:val="left"/>
      <w:pPr>
        <w:ind w:left="769" w:hanging="228"/>
      </w:pPr>
      <w:rPr>
        <w:rFonts w:hint="default"/>
        <w:lang w:val="vi" w:eastAsia="en-US" w:bidi="ar-SA"/>
      </w:rPr>
    </w:lvl>
    <w:lvl w:ilvl="3" w:tplc="28E0957E">
      <w:numFmt w:val="bullet"/>
      <w:lvlText w:val="•"/>
      <w:lvlJc w:val="left"/>
      <w:pPr>
        <w:ind w:left="984" w:hanging="228"/>
      </w:pPr>
      <w:rPr>
        <w:rFonts w:hint="default"/>
        <w:lang w:val="vi" w:eastAsia="en-US" w:bidi="ar-SA"/>
      </w:rPr>
    </w:lvl>
    <w:lvl w:ilvl="4" w:tplc="99365B98">
      <w:numFmt w:val="bullet"/>
      <w:lvlText w:val="•"/>
      <w:lvlJc w:val="left"/>
      <w:pPr>
        <w:ind w:left="1199" w:hanging="228"/>
      </w:pPr>
      <w:rPr>
        <w:rFonts w:hint="default"/>
        <w:lang w:val="vi" w:eastAsia="en-US" w:bidi="ar-SA"/>
      </w:rPr>
    </w:lvl>
    <w:lvl w:ilvl="5" w:tplc="476C77F8">
      <w:numFmt w:val="bullet"/>
      <w:lvlText w:val="•"/>
      <w:lvlJc w:val="left"/>
      <w:pPr>
        <w:ind w:left="1414" w:hanging="228"/>
      </w:pPr>
      <w:rPr>
        <w:rFonts w:hint="default"/>
        <w:lang w:val="vi" w:eastAsia="en-US" w:bidi="ar-SA"/>
      </w:rPr>
    </w:lvl>
    <w:lvl w:ilvl="6" w:tplc="D2909812">
      <w:numFmt w:val="bullet"/>
      <w:lvlText w:val="•"/>
      <w:lvlJc w:val="left"/>
      <w:pPr>
        <w:ind w:left="1629" w:hanging="228"/>
      </w:pPr>
      <w:rPr>
        <w:rFonts w:hint="default"/>
        <w:lang w:val="vi" w:eastAsia="en-US" w:bidi="ar-SA"/>
      </w:rPr>
    </w:lvl>
    <w:lvl w:ilvl="7" w:tplc="78A840EE">
      <w:numFmt w:val="bullet"/>
      <w:lvlText w:val="•"/>
      <w:lvlJc w:val="left"/>
      <w:pPr>
        <w:ind w:left="1844" w:hanging="228"/>
      </w:pPr>
      <w:rPr>
        <w:rFonts w:hint="default"/>
        <w:lang w:val="vi" w:eastAsia="en-US" w:bidi="ar-SA"/>
      </w:rPr>
    </w:lvl>
    <w:lvl w:ilvl="8" w:tplc="3BC2DAC6">
      <w:numFmt w:val="bullet"/>
      <w:lvlText w:val="•"/>
      <w:lvlJc w:val="left"/>
      <w:pPr>
        <w:ind w:left="2059" w:hanging="228"/>
      </w:pPr>
      <w:rPr>
        <w:rFonts w:hint="default"/>
        <w:lang w:val="vi" w:eastAsia="en-US" w:bidi="ar-SA"/>
      </w:rPr>
    </w:lvl>
  </w:abstractNum>
  <w:abstractNum w:abstractNumId="19" w15:restartNumberingAfterBreak="0">
    <w:nsid w:val="51F741BE"/>
    <w:multiLevelType w:val="hybridMultilevel"/>
    <w:tmpl w:val="2C840F64"/>
    <w:lvl w:ilvl="0" w:tplc="DBAE2B0E">
      <w:start w:val="1"/>
      <w:numFmt w:val="upperRoman"/>
      <w:lvlText w:val="%1."/>
      <w:lvlJc w:val="left"/>
      <w:pPr>
        <w:ind w:left="1006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5A49FFA">
      <w:start w:val="1"/>
      <w:numFmt w:val="decimal"/>
      <w:lvlText w:val="%2."/>
      <w:lvlJc w:val="left"/>
      <w:pPr>
        <w:ind w:left="1006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EDD24734">
      <w:start w:val="1"/>
      <w:numFmt w:val="lowerLetter"/>
      <w:lvlText w:val="%3)"/>
      <w:lvlJc w:val="left"/>
      <w:pPr>
        <w:ind w:left="1431" w:hanging="425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vi" w:eastAsia="en-US" w:bidi="ar-SA"/>
      </w:rPr>
    </w:lvl>
    <w:lvl w:ilvl="3" w:tplc="70943970">
      <w:numFmt w:val="bullet"/>
      <w:lvlText w:val="•"/>
      <w:lvlJc w:val="left"/>
      <w:pPr>
        <w:ind w:left="3330" w:hanging="425"/>
      </w:pPr>
      <w:rPr>
        <w:rFonts w:hint="default"/>
        <w:lang w:val="vi" w:eastAsia="en-US" w:bidi="ar-SA"/>
      </w:rPr>
    </w:lvl>
    <w:lvl w:ilvl="4" w:tplc="CD141680">
      <w:numFmt w:val="bullet"/>
      <w:lvlText w:val="•"/>
      <w:lvlJc w:val="left"/>
      <w:pPr>
        <w:ind w:left="4275" w:hanging="425"/>
      </w:pPr>
      <w:rPr>
        <w:rFonts w:hint="default"/>
        <w:lang w:val="vi" w:eastAsia="en-US" w:bidi="ar-SA"/>
      </w:rPr>
    </w:lvl>
    <w:lvl w:ilvl="5" w:tplc="AD4600DE">
      <w:numFmt w:val="bullet"/>
      <w:lvlText w:val="•"/>
      <w:lvlJc w:val="left"/>
      <w:pPr>
        <w:ind w:left="5220" w:hanging="425"/>
      </w:pPr>
      <w:rPr>
        <w:rFonts w:hint="default"/>
        <w:lang w:val="vi" w:eastAsia="en-US" w:bidi="ar-SA"/>
      </w:rPr>
    </w:lvl>
    <w:lvl w:ilvl="6" w:tplc="9BEE8B3E">
      <w:numFmt w:val="bullet"/>
      <w:lvlText w:val="•"/>
      <w:lvlJc w:val="left"/>
      <w:pPr>
        <w:ind w:left="6165" w:hanging="425"/>
      </w:pPr>
      <w:rPr>
        <w:rFonts w:hint="default"/>
        <w:lang w:val="vi" w:eastAsia="en-US" w:bidi="ar-SA"/>
      </w:rPr>
    </w:lvl>
    <w:lvl w:ilvl="7" w:tplc="72909F32">
      <w:numFmt w:val="bullet"/>
      <w:lvlText w:val="•"/>
      <w:lvlJc w:val="left"/>
      <w:pPr>
        <w:ind w:left="7110" w:hanging="425"/>
      </w:pPr>
      <w:rPr>
        <w:rFonts w:hint="default"/>
        <w:lang w:val="vi" w:eastAsia="en-US" w:bidi="ar-SA"/>
      </w:rPr>
    </w:lvl>
    <w:lvl w:ilvl="8" w:tplc="D696E69C">
      <w:numFmt w:val="bullet"/>
      <w:lvlText w:val="•"/>
      <w:lvlJc w:val="left"/>
      <w:pPr>
        <w:ind w:left="8056" w:hanging="425"/>
      </w:pPr>
      <w:rPr>
        <w:rFonts w:hint="default"/>
        <w:lang w:val="vi" w:eastAsia="en-US" w:bidi="ar-SA"/>
      </w:rPr>
    </w:lvl>
  </w:abstractNum>
  <w:abstractNum w:abstractNumId="20" w15:restartNumberingAfterBreak="0">
    <w:nsid w:val="52F66EE6"/>
    <w:multiLevelType w:val="hybridMultilevel"/>
    <w:tmpl w:val="ABDA624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30091"/>
    <w:multiLevelType w:val="hybridMultilevel"/>
    <w:tmpl w:val="0F8A8566"/>
    <w:lvl w:ilvl="0" w:tplc="64E0690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01F23"/>
    <w:multiLevelType w:val="hybridMultilevel"/>
    <w:tmpl w:val="4CD28090"/>
    <w:lvl w:ilvl="0" w:tplc="741003DC">
      <w:start w:val="1"/>
      <w:numFmt w:val="upperLetter"/>
      <w:lvlText w:val="%1."/>
      <w:lvlJc w:val="left"/>
      <w:pPr>
        <w:ind w:left="1464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D647C63"/>
    <w:multiLevelType w:val="hybridMultilevel"/>
    <w:tmpl w:val="83A4CA9A"/>
    <w:lvl w:ilvl="0" w:tplc="194237A4">
      <w:start w:val="1"/>
      <w:numFmt w:val="upperRoman"/>
      <w:lvlText w:val="%1."/>
      <w:lvlJc w:val="left"/>
      <w:pPr>
        <w:ind w:left="1006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00A66C8">
      <w:start w:val="1"/>
      <w:numFmt w:val="decimal"/>
      <w:lvlText w:val="%2."/>
      <w:lvlJc w:val="left"/>
      <w:pPr>
        <w:ind w:left="1006" w:hanging="567"/>
      </w:pPr>
      <w:rPr>
        <w:rFonts w:hint="default"/>
        <w:spacing w:val="0"/>
        <w:w w:val="100"/>
        <w:lang w:val="vi" w:eastAsia="en-US" w:bidi="ar-SA"/>
      </w:rPr>
    </w:lvl>
    <w:lvl w:ilvl="2" w:tplc="74AED726">
      <w:start w:val="1"/>
      <w:numFmt w:val="decimal"/>
      <w:lvlText w:val="%3)"/>
      <w:lvlJc w:val="left"/>
      <w:pPr>
        <w:ind w:left="143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A64AA20">
      <w:start w:val="1"/>
      <w:numFmt w:val="lowerLetter"/>
      <w:lvlText w:val="%4)"/>
      <w:lvlJc w:val="left"/>
      <w:pPr>
        <w:ind w:left="13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 w:tplc="1B644B56">
      <w:numFmt w:val="bullet"/>
      <w:lvlText w:val="•"/>
      <w:lvlJc w:val="left"/>
      <w:pPr>
        <w:ind w:left="2655" w:hanging="360"/>
      </w:pPr>
      <w:rPr>
        <w:rFonts w:hint="default"/>
        <w:lang w:val="vi" w:eastAsia="en-US" w:bidi="ar-SA"/>
      </w:rPr>
    </w:lvl>
    <w:lvl w:ilvl="5" w:tplc="79786FB8">
      <w:numFmt w:val="bullet"/>
      <w:lvlText w:val="•"/>
      <w:lvlJc w:val="left"/>
      <w:pPr>
        <w:ind w:left="3870" w:hanging="360"/>
      </w:pPr>
      <w:rPr>
        <w:rFonts w:hint="default"/>
        <w:lang w:val="vi" w:eastAsia="en-US" w:bidi="ar-SA"/>
      </w:rPr>
    </w:lvl>
    <w:lvl w:ilvl="6" w:tplc="856C0BA2">
      <w:numFmt w:val="bullet"/>
      <w:lvlText w:val="•"/>
      <w:lvlJc w:val="left"/>
      <w:pPr>
        <w:ind w:left="5085" w:hanging="360"/>
      </w:pPr>
      <w:rPr>
        <w:rFonts w:hint="default"/>
        <w:lang w:val="vi" w:eastAsia="en-US" w:bidi="ar-SA"/>
      </w:rPr>
    </w:lvl>
    <w:lvl w:ilvl="7" w:tplc="9B1E5052">
      <w:numFmt w:val="bullet"/>
      <w:lvlText w:val="•"/>
      <w:lvlJc w:val="left"/>
      <w:pPr>
        <w:ind w:left="6300" w:hanging="360"/>
      </w:pPr>
      <w:rPr>
        <w:rFonts w:hint="default"/>
        <w:lang w:val="vi" w:eastAsia="en-US" w:bidi="ar-SA"/>
      </w:rPr>
    </w:lvl>
    <w:lvl w:ilvl="8" w:tplc="DE90FDEE">
      <w:numFmt w:val="bullet"/>
      <w:lvlText w:val="•"/>
      <w:lvlJc w:val="left"/>
      <w:pPr>
        <w:ind w:left="7516" w:hanging="360"/>
      </w:pPr>
      <w:rPr>
        <w:rFonts w:hint="default"/>
        <w:lang w:val="vi" w:eastAsia="en-US" w:bidi="ar-SA"/>
      </w:rPr>
    </w:lvl>
  </w:abstractNum>
  <w:abstractNum w:abstractNumId="24" w15:restartNumberingAfterBreak="0">
    <w:nsid w:val="5E1D3D1B"/>
    <w:multiLevelType w:val="hybridMultilevel"/>
    <w:tmpl w:val="E93AEAD2"/>
    <w:lvl w:ilvl="0" w:tplc="C2607FF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70B71"/>
    <w:multiLevelType w:val="hybridMultilevel"/>
    <w:tmpl w:val="ABDA624A"/>
    <w:lvl w:ilvl="0" w:tplc="21984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8E0526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16DC1"/>
    <w:multiLevelType w:val="multilevel"/>
    <w:tmpl w:val="8BE413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C72407"/>
    <w:multiLevelType w:val="multilevel"/>
    <w:tmpl w:val="7CE2589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8" w15:restartNumberingAfterBreak="0">
    <w:nsid w:val="6ACE31F5"/>
    <w:multiLevelType w:val="hybridMultilevel"/>
    <w:tmpl w:val="759675B6"/>
    <w:lvl w:ilvl="0" w:tplc="EDD24734">
      <w:start w:val="1"/>
      <w:numFmt w:val="lowerLetter"/>
      <w:lvlText w:val="%1)"/>
      <w:lvlJc w:val="left"/>
      <w:pPr>
        <w:ind w:left="1687" w:hanging="425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696" w:hanging="360"/>
      </w:pPr>
    </w:lvl>
    <w:lvl w:ilvl="2" w:tplc="0409001B" w:tentative="1">
      <w:start w:val="1"/>
      <w:numFmt w:val="lowerRoman"/>
      <w:lvlText w:val="%3."/>
      <w:lvlJc w:val="right"/>
      <w:pPr>
        <w:ind w:left="2416" w:hanging="180"/>
      </w:pPr>
    </w:lvl>
    <w:lvl w:ilvl="3" w:tplc="0409000F" w:tentative="1">
      <w:start w:val="1"/>
      <w:numFmt w:val="decimal"/>
      <w:lvlText w:val="%4."/>
      <w:lvlJc w:val="left"/>
      <w:pPr>
        <w:ind w:left="3136" w:hanging="360"/>
      </w:pPr>
    </w:lvl>
    <w:lvl w:ilvl="4" w:tplc="04090019" w:tentative="1">
      <w:start w:val="1"/>
      <w:numFmt w:val="lowerLetter"/>
      <w:lvlText w:val="%5."/>
      <w:lvlJc w:val="left"/>
      <w:pPr>
        <w:ind w:left="3856" w:hanging="360"/>
      </w:pPr>
    </w:lvl>
    <w:lvl w:ilvl="5" w:tplc="0409001B" w:tentative="1">
      <w:start w:val="1"/>
      <w:numFmt w:val="lowerRoman"/>
      <w:lvlText w:val="%6."/>
      <w:lvlJc w:val="right"/>
      <w:pPr>
        <w:ind w:left="4576" w:hanging="180"/>
      </w:pPr>
    </w:lvl>
    <w:lvl w:ilvl="6" w:tplc="0409000F" w:tentative="1">
      <w:start w:val="1"/>
      <w:numFmt w:val="decimal"/>
      <w:lvlText w:val="%7."/>
      <w:lvlJc w:val="left"/>
      <w:pPr>
        <w:ind w:left="5296" w:hanging="360"/>
      </w:pPr>
    </w:lvl>
    <w:lvl w:ilvl="7" w:tplc="04090019" w:tentative="1">
      <w:start w:val="1"/>
      <w:numFmt w:val="lowerLetter"/>
      <w:lvlText w:val="%8."/>
      <w:lvlJc w:val="left"/>
      <w:pPr>
        <w:ind w:left="6016" w:hanging="360"/>
      </w:pPr>
    </w:lvl>
    <w:lvl w:ilvl="8" w:tplc="040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9" w15:restartNumberingAfterBreak="0">
    <w:nsid w:val="726D1E76"/>
    <w:multiLevelType w:val="hybridMultilevel"/>
    <w:tmpl w:val="ADEE0C78"/>
    <w:lvl w:ilvl="0" w:tplc="7C60FA1A">
      <w:start w:val="2"/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30" w15:restartNumberingAfterBreak="0">
    <w:nsid w:val="79840B8B"/>
    <w:multiLevelType w:val="hybridMultilevel"/>
    <w:tmpl w:val="F06A9B14"/>
    <w:lvl w:ilvl="0" w:tplc="FFFFFFFF">
      <w:start w:val="1"/>
      <w:numFmt w:val="decimal"/>
      <w:lvlText w:val="%1)"/>
      <w:lvlJc w:val="left"/>
      <w:pPr>
        <w:ind w:left="4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4" w:hanging="360"/>
      </w:pPr>
    </w:lvl>
    <w:lvl w:ilvl="2" w:tplc="FFFFFFFF" w:tentative="1">
      <w:start w:val="1"/>
      <w:numFmt w:val="lowerRoman"/>
      <w:lvlText w:val="%3."/>
      <w:lvlJc w:val="right"/>
      <w:pPr>
        <w:ind w:left="1904" w:hanging="180"/>
      </w:pPr>
    </w:lvl>
    <w:lvl w:ilvl="3" w:tplc="FFFFFFFF" w:tentative="1">
      <w:start w:val="1"/>
      <w:numFmt w:val="decimal"/>
      <w:lvlText w:val="%4."/>
      <w:lvlJc w:val="left"/>
      <w:pPr>
        <w:ind w:left="2624" w:hanging="360"/>
      </w:pPr>
    </w:lvl>
    <w:lvl w:ilvl="4" w:tplc="FFFFFFFF" w:tentative="1">
      <w:start w:val="1"/>
      <w:numFmt w:val="lowerLetter"/>
      <w:lvlText w:val="%5."/>
      <w:lvlJc w:val="left"/>
      <w:pPr>
        <w:ind w:left="3344" w:hanging="360"/>
      </w:pPr>
    </w:lvl>
    <w:lvl w:ilvl="5" w:tplc="FFFFFFFF" w:tentative="1">
      <w:start w:val="1"/>
      <w:numFmt w:val="lowerRoman"/>
      <w:lvlText w:val="%6."/>
      <w:lvlJc w:val="right"/>
      <w:pPr>
        <w:ind w:left="4064" w:hanging="180"/>
      </w:pPr>
    </w:lvl>
    <w:lvl w:ilvl="6" w:tplc="FFFFFFFF" w:tentative="1">
      <w:start w:val="1"/>
      <w:numFmt w:val="decimal"/>
      <w:lvlText w:val="%7."/>
      <w:lvlJc w:val="left"/>
      <w:pPr>
        <w:ind w:left="4784" w:hanging="360"/>
      </w:pPr>
    </w:lvl>
    <w:lvl w:ilvl="7" w:tplc="FFFFFFFF" w:tentative="1">
      <w:start w:val="1"/>
      <w:numFmt w:val="lowerLetter"/>
      <w:lvlText w:val="%8."/>
      <w:lvlJc w:val="left"/>
      <w:pPr>
        <w:ind w:left="5504" w:hanging="360"/>
      </w:pPr>
    </w:lvl>
    <w:lvl w:ilvl="8" w:tplc="FFFFFFFF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31" w15:restartNumberingAfterBreak="0">
    <w:nsid w:val="79E2148F"/>
    <w:multiLevelType w:val="singleLevel"/>
    <w:tmpl w:val="871005A0"/>
    <w:lvl w:ilvl="0">
      <w:start w:val="1"/>
      <w:numFmt w:val="upperLetter"/>
      <w:pStyle w:val="Heading7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E2933A0"/>
    <w:multiLevelType w:val="hybridMultilevel"/>
    <w:tmpl w:val="F06A9B14"/>
    <w:lvl w:ilvl="0" w:tplc="4C78EFE0">
      <w:start w:val="1"/>
      <w:numFmt w:val="decimal"/>
      <w:lvlText w:val="%1)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num w:numId="1" w16cid:durableId="356739561">
    <w:abstractNumId w:val="31"/>
  </w:num>
  <w:num w:numId="2" w16cid:durableId="1695960700">
    <w:abstractNumId w:val="14"/>
  </w:num>
  <w:num w:numId="3" w16cid:durableId="530874314">
    <w:abstractNumId w:val="16"/>
  </w:num>
  <w:num w:numId="4" w16cid:durableId="1739522836">
    <w:abstractNumId w:val="29"/>
  </w:num>
  <w:num w:numId="5" w16cid:durableId="70080789">
    <w:abstractNumId w:val="17"/>
  </w:num>
  <w:num w:numId="6" w16cid:durableId="1501847330">
    <w:abstractNumId w:val="12"/>
  </w:num>
  <w:num w:numId="7" w16cid:durableId="299768597">
    <w:abstractNumId w:val="6"/>
  </w:num>
  <w:num w:numId="8" w16cid:durableId="839271614">
    <w:abstractNumId w:val="2"/>
  </w:num>
  <w:num w:numId="9" w16cid:durableId="1850173046">
    <w:abstractNumId w:val="13"/>
  </w:num>
  <w:num w:numId="10" w16cid:durableId="65228832">
    <w:abstractNumId w:val="10"/>
  </w:num>
  <w:num w:numId="11" w16cid:durableId="424542345">
    <w:abstractNumId w:val="26"/>
  </w:num>
  <w:num w:numId="12" w16cid:durableId="1222521165">
    <w:abstractNumId w:val="1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798911532">
    <w:abstractNumId w:val="7"/>
  </w:num>
  <w:num w:numId="14" w16cid:durableId="985353205">
    <w:abstractNumId w:val="1"/>
  </w:num>
  <w:num w:numId="15" w16cid:durableId="937711245">
    <w:abstractNumId w:val="5"/>
  </w:num>
  <w:num w:numId="16" w16cid:durableId="584652047">
    <w:abstractNumId w:val="25"/>
  </w:num>
  <w:num w:numId="17" w16cid:durableId="1141270989">
    <w:abstractNumId w:val="4"/>
  </w:num>
  <w:num w:numId="18" w16cid:durableId="1342506124">
    <w:abstractNumId w:val="15"/>
  </w:num>
  <w:num w:numId="19" w16cid:durableId="1492788717">
    <w:abstractNumId w:val="9"/>
  </w:num>
  <w:num w:numId="20" w16cid:durableId="78839812">
    <w:abstractNumId w:val="21"/>
  </w:num>
  <w:num w:numId="21" w16cid:durableId="349840037">
    <w:abstractNumId w:val="24"/>
  </w:num>
  <w:num w:numId="22" w16cid:durableId="1734934560">
    <w:abstractNumId w:val="27"/>
  </w:num>
  <w:num w:numId="23" w16cid:durableId="398207704">
    <w:abstractNumId w:val="8"/>
  </w:num>
  <w:num w:numId="24" w16cid:durableId="1547061484">
    <w:abstractNumId w:val="22"/>
  </w:num>
  <w:num w:numId="25" w16cid:durableId="395931785">
    <w:abstractNumId w:val="11"/>
  </w:num>
  <w:num w:numId="26" w16cid:durableId="798767267">
    <w:abstractNumId w:val="19"/>
  </w:num>
  <w:num w:numId="27" w16cid:durableId="258099390">
    <w:abstractNumId w:val="28"/>
  </w:num>
  <w:num w:numId="28" w16cid:durableId="1797527826">
    <w:abstractNumId w:val="18"/>
  </w:num>
  <w:num w:numId="29" w16cid:durableId="1240408421">
    <w:abstractNumId w:val="20"/>
  </w:num>
  <w:num w:numId="30" w16cid:durableId="1719863117">
    <w:abstractNumId w:val="23"/>
  </w:num>
  <w:num w:numId="31" w16cid:durableId="1873683739">
    <w:abstractNumId w:val="3"/>
  </w:num>
  <w:num w:numId="32" w16cid:durableId="190462460">
    <w:abstractNumId w:val="32"/>
  </w:num>
  <w:num w:numId="33" w16cid:durableId="15086683">
    <w:abstractNumId w:val="30"/>
  </w:num>
  <w:num w:numId="34" w16cid:durableId="1591287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6F0"/>
    <w:rsid w:val="00000530"/>
    <w:rsid w:val="00002003"/>
    <w:rsid w:val="000020EF"/>
    <w:rsid w:val="000039F5"/>
    <w:rsid w:val="00005BC1"/>
    <w:rsid w:val="00005F16"/>
    <w:rsid w:val="00005F92"/>
    <w:rsid w:val="000061A4"/>
    <w:rsid w:val="0000627A"/>
    <w:rsid w:val="00007560"/>
    <w:rsid w:val="00007C1F"/>
    <w:rsid w:val="00010424"/>
    <w:rsid w:val="0001045E"/>
    <w:rsid w:val="00012925"/>
    <w:rsid w:val="000137F7"/>
    <w:rsid w:val="00014D15"/>
    <w:rsid w:val="0001587F"/>
    <w:rsid w:val="00016394"/>
    <w:rsid w:val="000165FA"/>
    <w:rsid w:val="000178DB"/>
    <w:rsid w:val="00020CA0"/>
    <w:rsid w:val="00020E80"/>
    <w:rsid w:val="00021196"/>
    <w:rsid w:val="000247D0"/>
    <w:rsid w:val="00025366"/>
    <w:rsid w:val="0002556B"/>
    <w:rsid w:val="00025D28"/>
    <w:rsid w:val="00025E49"/>
    <w:rsid w:val="00026445"/>
    <w:rsid w:val="00026E48"/>
    <w:rsid w:val="000276B7"/>
    <w:rsid w:val="000278A8"/>
    <w:rsid w:val="00030AE7"/>
    <w:rsid w:val="00030D3E"/>
    <w:rsid w:val="00032082"/>
    <w:rsid w:val="00032345"/>
    <w:rsid w:val="0003255C"/>
    <w:rsid w:val="00033A1F"/>
    <w:rsid w:val="00034797"/>
    <w:rsid w:val="00034DCA"/>
    <w:rsid w:val="0003621E"/>
    <w:rsid w:val="00036276"/>
    <w:rsid w:val="0003671E"/>
    <w:rsid w:val="00041382"/>
    <w:rsid w:val="0004388A"/>
    <w:rsid w:val="00043A7F"/>
    <w:rsid w:val="00043C61"/>
    <w:rsid w:val="00044C5D"/>
    <w:rsid w:val="000454EA"/>
    <w:rsid w:val="00045BF5"/>
    <w:rsid w:val="00046E22"/>
    <w:rsid w:val="00047C80"/>
    <w:rsid w:val="000505D4"/>
    <w:rsid w:val="00051F45"/>
    <w:rsid w:val="00053281"/>
    <w:rsid w:val="00053623"/>
    <w:rsid w:val="00054A58"/>
    <w:rsid w:val="00054AED"/>
    <w:rsid w:val="00054C14"/>
    <w:rsid w:val="0005615E"/>
    <w:rsid w:val="00056737"/>
    <w:rsid w:val="00060E87"/>
    <w:rsid w:val="00061ADC"/>
    <w:rsid w:val="00062CC9"/>
    <w:rsid w:val="000639BE"/>
    <w:rsid w:val="00064A30"/>
    <w:rsid w:val="00064AE3"/>
    <w:rsid w:val="00065687"/>
    <w:rsid w:val="00067570"/>
    <w:rsid w:val="00070B4F"/>
    <w:rsid w:val="00070FC8"/>
    <w:rsid w:val="00071530"/>
    <w:rsid w:val="00071A38"/>
    <w:rsid w:val="00071BCD"/>
    <w:rsid w:val="0007326D"/>
    <w:rsid w:val="00073DB0"/>
    <w:rsid w:val="000759B7"/>
    <w:rsid w:val="000761A9"/>
    <w:rsid w:val="000767A4"/>
    <w:rsid w:val="00076D37"/>
    <w:rsid w:val="0007767D"/>
    <w:rsid w:val="00077756"/>
    <w:rsid w:val="00080A47"/>
    <w:rsid w:val="00080BB2"/>
    <w:rsid w:val="000814D8"/>
    <w:rsid w:val="00081B36"/>
    <w:rsid w:val="00082A4F"/>
    <w:rsid w:val="000830D3"/>
    <w:rsid w:val="000834EF"/>
    <w:rsid w:val="00083A3B"/>
    <w:rsid w:val="00084222"/>
    <w:rsid w:val="00084856"/>
    <w:rsid w:val="00084AAB"/>
    <w:rsid w:val="00084D68"/>
    <w:rsid w:val="00084F17"/>
    <w:rsid w:val="00084FE8"/>
    <w:rsid w:val="00085833"/>
    <w:rsid w:val="000862F3"/>
    <w:rsid w:val="0008694E"/>
    <w:rsid w:val="000879D0"/>
    <w:rsid w:val="00092339"/>
    <w:rsid w:val="00093BC6"/>
    <w:rsid w:val="00093E3E"/>
    <w:rsid w:val="000949E9"/>
    <w:rsid w:val="000967B0"/>
    <w:rsid w:val="000967F2"/>
    <w:rsid w:val="000969F9"/>
    <w:rsid w:val="00096B9B"/>
    <w:rsid w:val="00097D22"/>
    <w:rsid w:val="000A0628"/>
    <w:rsid w:val="000A1604"/>
    <w:rsid w:val="000A1D2D"/>
    <w:rsid w:val="000A306E"/>
    <w:rsid w:val="000A3233"/>
    <w:rsid w:val="000A3504"/>
    <w:rsid w:val="000A37B9"/>
    <w:rsid w:val="000A3F8B"/>
    <w:rsid w:val="000A3FA2"/>
    <w:rsid w:val="000A41D6"/>
    <w:rsid w:val="000B02D5"/>
    <w:rsid w:val="000B17F6"/>
    <w:rsid w:val="000B18FD"/>
    <w:rsid w:val="000B4D88"/>
    <w:rsid w:val="000B581E"/>
    <w:rsid w:val="000B702F"/>
    <w:rsid w:val="000B706E"/>
    <w:rsid w:val="000B78A7"/>
    <w:rsid w:val="000B7C7D"/>
    <w:rsid w:val="000B7DEA"/>
    <w:rsid w:val="000C08B5"/>
    <w:rsid w:val="000C0A0C"/>
    <w:rsid w:val="000C0A3A"/>
    <w:rsid w:val="000C3077"/>
    <w:rsid w:val="000C38E1"/>
    <w:rsid w:val="000C73EF"/>
    <w:rsid w:val="000C7DB2"/>
    <w:rsid w:val="000D0A02"/>
    <w:rsid w:val="000D2669"/>
    <w:rsid w:val="000D2FE8"/>
    <w:rsid w:val="000D4AE5"/>
    <w:rsid w:val="000D5284"/>
    <w:rsid w:val="000D72E0"/>
    <w:rsid w:val="000E16F5"/>
    <w:rsid w:val="000E21C2"/>
    <w:rsid w:val="000E350C"/>
    <w:rsid w:val="000E5368"/>
    <w:rsid w:val="000E6116"/>
    <w:rsid w:val="000E6929"/>
    <w:rsid w:val="000E6B5C"/>
    <w:rsid w:val="000F1090"/>
    <w:rsid w:val="000F1654"/>
    <w:rsid w:val="000F1C2A"/>
    <w:rsid w:val="000F2E5D"/>
    <w:rsid w:val="000F34C7"/>
    <w:rsid w:val="000F3B38"/>
    <w:rsid w:val="000F5112"/>
    <w:rsid w:val="000F5C20"/>
    <w:rsid w:val="000F5DCA"/>
    <w:rsid w:val="000F5EE5"/>
    <w:rsid w:val="000F77C6"/>
    <w:rsid w:val="000F7A39"/>
    <w:rsid w:val="00100544"/>
    <w:rsid w:val="00101733"/>
    <w:rsid w:val="00101C47"/>
    <w:rsid w:val="00101EA7"/>
    <w:rsid w:val="001022F0"/>
    <w:rsid w:val="00102DEA"/>
    <w:rsid w:val="00103FC6"/>
    <w:rsid w:val="00105223"/>
    <w:rsid w:val="00105B65"/>
    <w:rsid w:val="0010632F"/>
    <w:rsid w:val="0010668E"/>
    <w:rsid w:val="0010721C"/>
    <w:rsid w:val="001079D6"/>
    <w:rsid w:val="001108F8"/>
    <w:rsid w:val="00111272"/>
    <w:rsid w:val="001119AC"/>
    <w:rsid w:val="00112A88"/>
    <w:rsid w:val="00112B1A"/>
    <w:rsid w:val="001137CA"/>
    <w:rsid w:val="00114A8C"/>
    <w:rsid w:val="00114F40"/>
    <w:rsid w:val="001165C9"/>
    <w:rsid w:val="0011753B"/>
    <w:rsid w:val="00120275"/>
    <w:rsid w:val="001206C2"/>
    <w:rsid w:val="0012206A"/>
    <w:rsid w:val="001220DB"/>
    <w:rsid w:val="0012219B"/>
    <w:rsid w:val="00122BD1"/>
    <w:rsid w:val="00123A5A"/>
    <w:rsid w:val="001246C2"/>
    <w:rsid w:val="001248A8"/>
    <w:rsid w:val="00125EE4"/>
    <w:rsid w:val="00125F04"/>
    <w:rsid w:val="0012640F"/>
    <w:rsid w:val="00131C10"/>
    <w:rsid w:val="0013472B"/>
    <w:rsid w:val="00134E88"/>
    <w:rsid w:val="00136E32"/>
    <w:rsid w:val="00137576"/>
    <w:rsid w:val="00137C41"/>
    <w:rsid w:val="00137D78"/>
    <w:rsid w:val="001404BA"/>
    <w:rsid w:val="0014060C"/>
    <w:rsid w:val="00140A39"/>
    <w:rsid w:val="0014177B"/>
    <w:rsid w:val="00142876"/>
    <w:rsid w:val="001446B7"/>
    <w:rsid w:val="00145B09"/>
    <w:rsid w:val="001466DC"/>
    <w:rsid w:val="00146FDB"/>
    <w:rsid w:val="00147414"/>
    <w:rsid w:val="00147A44"/>
    <w:rsid w:val="00147AF3"/>
    <w:rsid w:val="001500D0"/>
    <w:rsid w:val="001532F8"/>
    <w:rsid w:val="00153404"/>
    <w:rsid w:val="00153D20"/>
    <w:rsid w:val="001547ED"/>
    <w:rsid w:val="00154C39"/>
    <w:rsid w:val="00157253"/>
    <w:rsid w:val="001572E5"/>
    <w:rsid w:val="0015749B"/>
    <w:rsid w:val="00160549"/>
    <w:rsid w:val="00160B2A"/>
    <w:rsid w:val="00160FFA"/>
    <w:rsid w:val="0016147A"/>
    <w:rsid w:val="00162F05"/>
    <w:rsid w:val="00163750"/>
    <w:rsid w:val="00165870"/>
    <w:rsid w:val="00166202"/>
    <w:rsid w:val="001664C6"/>
    <w:rsid w:val="00166D04"/>
    <w:rsid w:val="00166ED0"/>
    <w:rsid w:val="00167A45"/>
    <w:rsid w:val="00170C54"/>
    <w:rsid w:val="00172854"/>
    <w:rsid w:val="00173F62"/>
    <w:rsid w:val="00174A46"/>
    <w:rsid w:val="00175A7F"/>
    <w:rsid w:val="001770EA"/>
    <w:rsid w:val="00177947"/>
    <w:rsid w:val="001779D3"/>
    <w:rsid w:val="00180903"/>
    <w:rsid w:val="001819F0"/>
    <w:rsid w:val="00181A3E"/>
    <w:rsid w:val="00181F0A"/>
    <w:rsid w:val="00182156"/>
    <w:rsid w:val="00183D1B"/>
    <w:rsid w:val="001844C5"/>
    <w:rsid w:val="00185A1C"/>
    <w:rsid w:val="00185DD9"/>
    <w:rsid w:val="00186CCE"/>
    <w:rsid w:val="001912DF"/>
    <w:rsid w:val="00191DC6"/>
    <w:rsid w:val="00192676"/>
    <w:rsid w:val="00192C00"/>
    <w:rsid w:val="00192F11"/>
    <w:rsid w:val="00195489"/>
    <w:rsid w:val="00195B8A"/>
    <w:rsid w:val="001962E9"/>
    <w:rsid w:val="00196736"/>
    <w:rsid w:val="00196943"/>
    <w:rsid w:val="00197A6F"/>
    <w:rsid w:val="00197CF3"/>
    <w:rsid w:val="001A0D83"/>
    <w:rsid w:val="001A1EEF"/>
    <w:rsid w:val="001A20A9"/>
    <w:rsid w:val="001A23FC"/>
    <w:rsid w:val="001A4910"/>
    <w:rsid w:val="001A59DA"/>
    <w:rsid w:val="001A6363"/>
    <w:rsid w:val="001A724F"/>
    <w:rsid w:val="001A79D3"/>
    <w:rsid w:val="001B0212"/>
    <w:rsid w:val="001B09A6"/>
    <w:rsid w:val="001B1264"/>
    <w:rsid w:val="001B181C"/>
    <w:rsid w:val="001B1A0A"/>
    <w:rsid w:val="001B1F2B"/>
    <w:rsid w:val="001B2519"/>
    <w:rsid w:val="001B252F"/>
    <w:rsid w:val="001B2B2F"/>
    <w:rsid w:val="001B44CB"/>
    <w:rsid w:val="001B7214"/>
    <w:rsid w:val="001B73E1"/>
    <w:rsid w:val="001B7B44"/>
    <w:rsid w:val="001C0147"/>
    <w:rsid w:val="001C0257"/>
    <w:rsid w:val="001C0A3E"/>
    <w:rsid w:val="001C1594"/>
    <w:rsid w:val="001C1D79"/>
    <w:rsid w:val="001C2C07"/>
    <w:rsid w:val="001C3237"/>
    <w:rsid w:val="001C33E1"/>
    <w:rsid w:val="001C3870"/>
    <w:rsid w:val="001C5539"/>
    <w:rsid w:val="001C571D"/>
    <w:rsid w:val="001C608A"/>
    <w:rsid w:val="001C6179"/>
    <w:rsid w:val="001C6A12"/>
    <w:rsid w:val="001C6C30"/>
    <w:rsid w:val="001D1F8E"/>
    <w:rsid w:val="001D28E7"/>
    <w:rsid w:val="001D2A7C"/>
    <w:rsid w:val="001D2B53"/>
    <w:rsid w:val="001D30E1"/>
    <w:rsid w:val="001D5441"/>
    <w:rsid w:val="001D59D6"/>
    <w:rsid w:val="001D5B81"/>
    <w:rsid w:val="001E07AC"/>
    <w:rsid w:val="001E0B29"/>
    <w:rsid w:val="001E0D47"/>
    <w:rsid w:val="001E0F14"/>
    <w:rsid w:val="001E1024"/>
    <w:rsid w:val="001E211B"/>
    <w:rsid w:val="001E43AA"/>
    <w:rsid w:val="001E5F2F"/>
    <w:rsid w:val="001E7422"/>
    <w:rsid w:val="001E7473"/>
    <w:rsid w:val="001E7ED9"/>
    <w:rsid w:val="001F0A50"/>
    <w:rsid w:val="001F0DED"/>
    <w:rsid w:val="001F11CF"/>
    <w:rsid w:val="001F167C"/>
    <w:rsid w:val="001F167D"/>
    <w:rsid w:val="001F2586"/>
    <w:rsid w:val="001F25E9"/>
    <w:rsid w:val="001F29CC"/>
    <w:rsid w:val="001F328B"/>
    <w:rsid w:val="001F38ED"/>
    <w:rsid w:val="001F665A"/>
    <w:rsid w:val="001F6819"/>
    <w:rsid w:val="001F6905"/>
    <w:rsid w:val="002003A9"/>
    <w:rsid w:val="0020173A"/>
    <w:rsid w:val="00201B02"/>
    <w:rsid w:val="00201BFB"/>
    <w:rsid w:val="00202527"/>
    <w:rsid w:val="00202797"/>
    <w:rsid w:val="0020445F"/>
    <w:rsid w:val="00205EB7"/>
    <w:rsid w:val="00206B2B"/>
    <w:rsid w:val="00206F7C"/>
    <w:rsid w:val="0021017A"/>
    <w:rsid w:val="002111C1"/>
    <w:rsid w:val="00211543"/>
    <w:rsid w:val="00211FA9"/>
    <w:rsid w:val="0021257A"/>
    <w:rsid w:val="002127D3"/>
    <w:rsid w:val="0021284D"/>
    <w:rsid w:val="00212A2D"/>
    <w:rsid w:val="00212A70"/>
    <w:rsid w:val="002148D6"/>
    <w:rsid w:val="00214CDE"/>
    <w:rsid w:val="00215E0D"/>
    <w:rsid w:val="00216133"/>
    <w:rsid w:val="002164DA"/>
    <w:rsid w:val="00216B3E"/>
    <w:rsid w:val="00217F5E"/>
    <w:rsid w:val="00220B4A"/>
    <w:rsid w:val="00220B87"/>
    <w:rsid w:val="00220EAA"/>
    <w:rsid w:val="00221989"/>
    <w:rsid w:val="0022460B"/>
    <w:rsid w:val="00226DD1"/>
    <w:rsid w:val="002272AB"/>
    <w:rsid w:val="00227650"/>
    <w:rsid w:val="0023039C"/>
    <w:rsid w:val="00232D17"/>
    <w:rsid w:val="00233955"/>
    <w:rsid w:val="00234369"/>
    <w:rsid w:val="002358D2"/>
    <w:rsid w:val="00236935"/>
    <w:rsid w:val="002369BF"/>
    <w:rsid w:val="00236ABB"/>
    <w:rsid w:val="00236DB7"/>
    <w:rsid w:val="00237612"/>
    <w:rsid w:val="002402D4"/>
    <w:rsid w:val="0024082A"/>
    <w:rsid w:val="00242088"/>
    <w:rsid w:val="00242BE1"/>
    <w:rsid w:val="00242D07"/>
    <w:rsid w:val="0024565F"/>
    <w:rsid w:val="00245A7B"/>
    <w:rsid w:val="00246104"/>
    <w:rsid w:val="00246493"/>
    <w:rsid w:val="002515EA"/>
    <w:rsid w:val="0025165F"/>
    <w:rsid w:val="002517C8"/>
    <w:rsid w:val="00252C3B"/>
    <w:rsid w:val="0025698F"/>
    <w:rsid w:val="00260613"/>
    <w:rsid w:val="00261CA6"/>
    <w:rsid w:val="00261F22"/>
    <w:rsid w:val="00263DE7"/>
    <w:rsid w:val="002647FF"/>
    <w:rsid w:val="00264A56"/>
    <w:rsid w:val="00265F58"/>
    <w:rsid w:val="0026688C"/>
    <w:rsid w:val="002670F5"/>
    <w:rsid w:val="002674F4"/>
    <w:rsid w:val="00267D3A"/>
    <w:rsid w:val="00267D9A"/>
    <w:rsid w:val="0027036F"/>
    <w:rsid w:val="00270633"/>
    <w:rsid w:val="0027080C"/>
    <w:rsid w:val="00270AAB"/>
    <w:rsid w:val="002712AD"/>
    <w:rsid w:val="002717FB"/>
    <w:rsid w:val="0027192A"/>
    <w:rsid w:val="00271A06"/>
    <w:rsid w:val="00271C79"/>
    <w:rsid w:val="00271D9B"/>
    <w:rsid w:val="00271E60"/>
    <w:rsid w:val="00271F0E"/>
    <w:rsid w:val="00273397"/>
    <w:rsid w:val="00274243"/>
    <w:rsid w:val="00274DCD"/>
    <w:rsid w:val="0027502B"/>
    <w:rsid w:val="0027508A"/>
    <w:rsid w:val="002758DD"/>
    <w:rsid w:val="002770C3"/>
    <w:rsid w:val="0027777F"/>
    <w:rsid w:val="0028019F"/>
    <w:rsid w:val="002809D8"/>
    <w:rsid w:val="00281B43"/>
    <w:rsid w:val="0028260F"/>
    <w:rsid w:val="00282C65"/>
    <w:rsid w:val="00282CD7"/>
    <w:rsid w:val="00286A18"/>
    <w:rsid w:val="00286E20"/>
    <w:rsid w:val="002870F4"/>
    <w:rsid w:val="00287360"/>
    <w:rsid w:val="00287BB9"/>
    <w:rsid w:val="00287CB6"/>
    <w:rsid w:val="00290138"/>
    <w:rsid w:val="0029126B"/>
    <w:rsid w:val="00291C39"/>
    <w:rsid w:val="002955C2"/>
    <w:rsid w:val="002964A6"/>
    <w:rsid w:val="002968AB"/>
    <w:rsid w:val="002968CC"/>
    <w:rsid w:val="00297E38"/>
    <w:rsid w:val="00297F04"/>
    <w:rsid w:val="00297FB2"/>
    <w:rsid w:val="00297FCA"/>
    <w:rsid w:val="002A0E17"/>
    <w:rsid w:val="002A1124"/>
    <w:rsid w:val="002A2E02"/>
    <w:rsid w:val="002A463D"/>
    <w:rsid w:val="002A46A0"/>
    <w:rsid w:val="002A507C"/>
    <w:rsid w:val="002A53A1"/>
    <w:rsid w:val="002A7C6B"/>
    <w:rsid w:val="002B37AF"/>
    <w:rsid w:val="002B58C6"/>
    <w:rsid w:val="002B621D"/>
    <w:rsid w:val="002B6F79"/>
    <w:rsid w:val="002B723D"/>
    <w:rsid w:val="002B7367"/>
    <w:rsid w:val="002C05BD"/>
    <w:rsid w:val="002C0FF5"/>
    <w:rsid w:val="002C2483"/>
    <w:rsid w:val="002C2B23"/>
    <w:rsid w:val="002C4A93"/>
    <w:rsid w:val="002C738F"/>
    <w:rsid w:val="002C79BE"/>
    <w:rsid w:val="002C7BED"/>
    <w:rsid w:val="002C7F90"/>
    <w:rsid w:val="002D03A5"/>
    <w:rsid w:val="002D0B6D"/>
    <w:rsid w:val="002D1182"/>
    <w:rsid w:val="002D16D2"/>
    <w:rsid w:val="002D1B93"/>
    <w:rsid w:val="002D319A"/>
    <w:rsid w:val="002D376C"/>
    <w:rsid w:val="002D4C25"/>
    <w:rsid w:val="002D56E7"/>
    <w:rsid w:val="002D5773"/>
    <w:rsid w:val="002D6192"/>
    <w:rsid w:val="002D6AEF"/>
    <w:rsid w:val="002D6B43"/>
    <w:rsid w:val="002D6FDE"/>
    <w:rsid w:val="002D7032"/>
    <w:rsid w:val="002D73AB"/>
    <w:rsid w:val="002D7ABD"/>
    <w:rsid w:val="002E0EB6"/>
    <w:rsid w:val="002E1177"/>
    <w:rsid w:val="002E1367"/>
    <w:rsid w:val="002E17E8"/>
    <w:rsid w:val="002E1813"/>
    <w:rsid w:val="002E1E97"/>
    <w:rsid w:val="002E2046"/>
    <w:rsid w:val="002E2224"/>
    <w:rsid w:val="002E2ACC"/>
    <w:rsid w:val="002E5F80"/>
    <w:rsid w:val="002E77AE"/>
    <w:rsid w:val="002E7B3A"/>
    <w:rsid w:val="002F0789"/>
    <w:rsid w:val="002F1D89"/>
    <w:rsid w:val="002F282D"/>
    <w:rsid w:val="002F2F60"/>
    <w:rsid w:val="002F3710"/>
    <w:rsid w:val="002F3E6E"/>
    <w:rsid w:val="002F4C38"/>
    <w:rsid w:val="002F6B7D"/>
    <w:rsid w:val="002F7016"/>
    <w:rsid w:val="003002D4"/>
    <w:rsid w:val="00300309"/>
    <w:rsid w:val="00300BDB"/>
    <w:rsid w:val="00301447"/>
    <w:rsid w:val="003014D5"/>
    <w:rsid w:val="00302204"/>
    <w:rsid w:val="0030235A"/>
    <w:rsid w:val="00302FAC"/>
    <w:rsid w:val="0030382B"/>
    <w:rsid w:val="00303879"/>
    <w:rsid w:val="00304C14"/>
    <w:rsid w:val="00304EFD"/>
    <w:rsid w:val="00305732"/>
    <w:rsid w:val="00305B54"/>
    <w:rsid w:val="0030619F"/>
    <w:rsid w:val="00306317"/>
    <w:rsid w:val="00307743"/>
    <w:rsid w:val="0031029B"/>
    <w:rsid w:val="0031041D"/>
    <w:rsid w:val="0031107E"/>
    <w:rsid w:val="00311ACF"/>
    <w:rsid w:val="00311F60"/>
    <w:rsid w:val="00312AC7"/>
    <w:rsid w:val="00313CF1"/>
    <w:rsid w:val="00314F3E"/>
    <w:rsid w:val="003159D4"/>
    <w:rsid w:val="00320FAE"/>
    <w:rsid w:val="00320FB5"/>
    <w:rsid w:val="00321989"/>
    <w:rsid w:val="00321B08"/>
    <w:rsid w:val="00321E1A"/>
    <w:rsid w:val="00322652"/>
    <w:rsid w:val="003228AC"/>
    <w:rsid w:val="00322A34"/>
    <w:rsid w:val="00322E3E"/>
    <w:rsid w:val="00323470"/>
    <w:rsid w:val="00323930"/>
    <w:rsid w:val="00323C58"/>
    <w:rsid w:val="003247FA"/>
    <w:rsid w:val="003267B7"/>
    <w:rsid w:val="003269F6"/>
    <w:rsid w:val="00326AB6"/>
    <w:rsid w:val="0033067C"/>
    <w:rsid w:val="00330D60"/>
    <w:rsid w:val="003335C2"/>
    <w:rsid w:val="00333669"/>
    <w:rsid w:val="00333BBC"/>
    <w:rsid w:val="003355B1"/>
    <w:rsid w:val="00335AD9"/>
    <w:rsid w:val="00337376"/>
    <w:rsid w:val="00340328"/>
    <w:rsid w:val="00340B90"/>
    <w:rsid w:val="00340E05"/>
    <w:rsid w:val="00341C00"/>
    <w:rsid w:val="00341C53"/>
    <w:rsid w:val="00341F53"/>
    <w:rsid w:val="00342FCB"/>
    <w:rsid w:val="003433C0"/>
    <w:rsid w:val="00344497"/>
    <w:rsid w:val="00345EF3"/>
    <w:rsid w:val="00345F68"/>
    <w:rsid w:val="00346564"/>
    <w:rsid w:val="00350500"/>
    <w:rsid w:val="003548EF"/>
    <w:rsid w:val="003554A6"/>
    <w:rsid w:val="00356923"/>
    <w:rsid w:val="0035752B"/>
    <w:rsid w:val="00360CE6"/>
    <w:rsid w:val="003613C3"/>
    <w:rsid w:val="00361D22"/>
    <w:rsid w:val="00361FE8"/>
    <w:rsid w:val="0036268F"/>
    <w:rsid w:val="00362BA7"/>
    <w:rsid w:val="00363EDA"/>
    <w:rsid w:val="0036421A"/>
    <w:rsid w:val="003642CC"/>
    <w:rsid w:val="00364602"/>
    <w:rsid w:val="00364AFA"/>
    <w:rsid w:val="00366EB6"/>
    <w:rsid w:val="00367239"/>
    <w:rsid w:val="00367432"/>
    <w:rsid w:val="003675CB"/>
    <w:rsid w:val="003679DC"/>
    <w:rsid w:val="003704B2"/>
    <w:rsid w:val="00370D3C"/>
    <w:rsid w:val="00372131"/>
    <w:rsid w:val="003725B2"/>
    <w:rsid w:val="0037318E"/>
    <w:rsid w:val="003751FF"/>
    <w:rsid w:val="00375C2C"/>
    <w:rsid w:val="00375D60"/>
    <w:rsid w:val="00376287"/>
    <w:rsid w:val="003809EA"/>
    <w:rsid w:val="00381390"/>
    <w:rsid w:val="003814DF"/>
    <w:rsid w:val="0038247D"/>
    <w:rsid w:val="003829F4"/>
    <w:rsid w:val="00383258"/>
    <w:rsid w:val="0038329D"/>
    <w:rsid w:val="0038513D"/>
    <w:rsid w:val="0038657B"/>
    <w:rsid w:val="00386E8D"/>
    <w:rsid w:val="00387398"/>
    <w:rsid w:val="003914D8"/>
    <w:rsid w:val="00392A7A"/>
    <w:rsid w:val="003939BF"/>
    <w:rsid w:val="00393A1A"/>
    <w:rsid w:val="0039456E"/>
    <w:rsid w:val="00394B69"/>
    <w:rsid w:val="00394C00"/>
    <w:rsid w:val="00395BAC"/>
    <w:rsid w:val="0039645A"/>
    <w:rsid w:val="00396597"/>
    <w:rsid w:val="003A17AC"/>
    <w:rsid w:val="003A2DFB"/>
    <w:rsid w:val="003A2FA6"/>
    <w:rsid w:val="003A36E5"/>
    <w:rsid w:val="003A4742"/>
    <w:rsid w:val="003A514D"/>
    <w:rsid w:val="003A52E7"/>
    <w:rsid w:val="003A539B"/>
    <w:rsid w:val="003B0785"/>
    <w:rsid w:val="003B13BD"/>
    <w:rsid w:val="003B2052"/>
    <w:rsid w:val="003B3D41"/>
    <w:rsid w:val="003B3FBD"/>
    <w:rsid w:val="003B645D"/>
    <w:rsid w:val="003B662E"/>
    <w:rsid w:val="003B66BC"/>
    <w:rsid w:val="003B66CA"/>
    <w:rsid w:val="003B694B"/>
    <w:rsid w:val="003B6A89"/>
    <w:rsid w:val="003B74AB"/>
    <w:rsid w:val="003B794B"/>
    <w:rsid w:val="003B7C38"/>
    <w:rsid w:val="003B7D24"/>
    <w:rsid w:val="003B7E89"/>
    <w:rsid w:val="003C0361"/>
    <w:rsid w:val="003C0C82"/>
    <w:rsid w:val="003C437A"/>
    <w:rsid w:val="003C4D8E"/>
    <w:rsid w:val="003C4DC1"/>
    <w:rsid w:val="003C6AD7"/>
    <w:rsid w:val="003C6DCF"/>
    <w:rsid w:val="003D0699"/>
    <w:rsid w:val="003D11FD"/>
    <w:rsid w:val="003D1341"/>
    <w:rsid w:val="003D1782"/>
    <w:rsid w:val="003D1E1C"/>
    <w:rsid w:val="003D2020"/>
    <w:rsid w:val="003D221E"/>
    <w:rsid w:val="003D30EC"/>
    <w:rsid w:val="003D312B"/>
    <w:rsid w:val="003D3937"/>
    <w:rsid w:val="003D3ABA"/>
    <w:rsid w:val="003D4328"/>
    <w:rsid w:val="003D7F5F"/>
    <w:rsid w:val="003E010F"/>
    <w:rsid w:val="003E08D2"/>
    <w:rsid w:val="003E09F0"/>
    <w:rsid w:val="003E0BF4"/>
    <w:rsid w:val="003E1965"/>
    <w:rsid w:val="003E2008"/>
    <w:rsid w:val="003E2A39"/>
    <w:rsid w:val="003E467A"/>
    <w:rsid w:val="003E5532"/>
    <w:rsid w:val="003E6149"/>
    <w:rsid w:val="003F1A91"/>
    <w:rsid w:val="003F296E"/>
    <w:rsid w:val="003F2F43"/>
    <w:rsid w:val="003F33F9"/>
    <w:rsid w:val="003F3C18"/>
    <w:rsid w:val="003F448F"/>
    <w:rsid w:val="003F593B"/>
    <w:rsid w:val="003F608E"/>
    <w:rsid w:val="004008BA"/>
    <w:rsid w:val="00400BC2"/>
    <w:rsid w:val="0040151E"/>
    <w:rsid w:val="0040505E"/>
    <w:rsid w:val="004076FB"/>
    <w:rsid w:val="00410576"/>
    <w:rsid w:val="004105B1"/>
    <w:rsid w:val="00410883"/>
    <w:rsid w:val="00410F1B"/>
    <w:rsid w:val="00411314"/>
    <w:rsid w:val="0041169A"/>
    <w:rsid w:val="004119BB"/>
    <w:rsid w:val="00411E57"/>
    <w:rsid w:val="0041215E"/>
    <w:rsid w:val="004122D3"/>
    <w:rsid w:val="00412B03"/>
    <w:rsid w:val="004131F1"/>
    <w:rsid w:val="00413CE1"/>
    <w:rsid w:val="0041488B"/>
    <w:rsid w:val="00415AE7"/>
    <w:rsid w:val="004177B8"/>
    <w:rsid w:val="004178CC"/>
    <w:rsid w:val="004211E6"/>
    <w:rsid w:val="004225B8"/>
    <w:rsid w:val="00422E48"/>
    <w:rsid w:val="004230F3"/>
    <w:rsid w:val="00423EE5"/>
    <w:rsid w:val="0042497B"/>
    <w:rsid w:val="0042628A"/>
    <w:rsid w:val="0042637A"/>
    <w:rsid w:val="00427BEC"/>
    <w:rsid w:val="0043016C"/>
    <w:rsid w:val="004308E5"/>
    <w:rsid w:val="0043187C"/>
    <w:rsid w:val="00431998"/>
    <w:rsid w:val="004320CC"/>
    <w:rsid w:val="0043262E"/>
    <w:rsid w:val="00432ED9"/>
    <w:rsid w:val="004357A9"/>
    <w:rsid w:val="00435865"/>
    <w:rsid w:val="00436DE3"/>
    <w:rsid w:val="00436E03"/>
    <w:rsid w:val="004374DA"/>
    <w:rsid w:val="00437BCA"/>
    <w:rsid w:val="004409AA"/>
    <w:rsid w:val="00441973"/>
    <w:rsid w:val="004429A8"/>
    <w:rsid w:val="0044354C"/>
    <w:rsid w:val="0044371A"/>
    <w:rsid w:val="004454EC"/>
    <w:rsid w:val="00445DAC"/>
    <w:rsid w:val="00445EAB"/>
    <w:rsid w:val="0044600B"/>
    <w:rsid w:val="00446168"/>
    <w:rsid w:val="00446EC5"/>
    <w:rsid w:val="00454409"/>
    <w:rsid w:val="004548E7"/>
    <w:rsid w:val="00456613"/>
    <w:rsid w:val="00456D81"/>
    <w:rsid w:val="00457BE4"/>
    <w:rsid w:val="00457DDF"/>
    <w:rsid w:val="004605CA"/>
    <w:rsid w:val="00460F8F"/>
    <w:rsid w:val="0046116B"/>
    <w:rsid w:val="00461AFD"/>
    <w:rsid w:val="0046296A"/>
    <w:rsid w:val="00463CDD"/>
    <w:rsid w:val="00464CDD"/>
    <w:rsid w:val="00464D4A"/>
    <w:rsid w:val="0046584A"/>
    <w:rsid w:val="004658AA"/>
    <w:rsid w:val="00465BE2"/>
    <w:rsid w:val="00465C86"/>
    <w:rsid w:val="004667C2"/>
    <w:rsid w:val="00467142"/>
    <w:rsid w:val="00470C70"/>
    <w:rsid w:val="0047160C"/>
    <w:rsid w:val="00472013"/>
    <w:rsid w:val="004729DE"/>
    <w:rsid w:val="00473362"/>
    <w:rsid w:val="00473548"/>
    <w:rsid w:val="00474185"/>
    <w:rsid w:val="00474838"/>
    <w:rsid w:val="00475C8D"/>
    <w:rsid w:val="00477618"/>
    <w:rsid w:val="00477645"/>
    <w:rsid w:val="0048014D"/>
    <w:rsid w:val="00480ADD"/>
    <w:rsid w:val="00481D31"/>
    <w:rsid w:val="00482242"/>
    <w:rsid w:val="00482734"/>
    <w:rsid w:val="004833D8"/>
    <w:rsid w:val="00483AA6"/>
    <w:rsid w:val="00484981"/>
    <w:rsid w:val="00484A90"/>
    <w:rsid w:val="00486363"/>
    <w:rsid w:val="00486565"/>
    <w:rsid w:val="00487B4A"/>
    <w:rsid w:val="0049086F"/>
    <w:rsid w:val="00490A72"/>
    <w:rsid w:val="00490BBE"/>
    <w:rsid w:val="0049143B"/>
    <w:rsid w:val="004928C2"/>
    <w:rsid w:val="0049297C"/>
    <w:rsid w:val="00492B82"/>
    <w:rsid w:val="00493C53"/>
    <w:rsid w:val="00494971"/>
    <w:rsid w:val="00494A74"/>
    <w:rsid w:val="00495417"/>
    <w:rsid w:val="00496C9B"/>
    <w:rsid w:val="00497172"/>
    <w:rsid w:val="0049769F"/>
    <w:rsid w:val="00497E96"/>
    <w:rsid w:val="004A1AB3"/>
    <w:rsid w:val="004A20C1"/>
    <w:rsid w:val="004A24D9"/>
    <w:rsid w:val="004A24F1"/>
    <w:rsid w:val="004A3091"/>
    <w:rsid w:val="004A31BB"/>
    <w:rsid w:val="004A7BC9"/>
    <w:rsid w:val="004B044B"/>
    <w:rsid w:val="004B155E"/>
    <w:rsid w:val="004B17CF"/>
    <w:rsid w:val="004B1E2C"/>
    <w:rsid w:val="004B2255"/>
    <w:rsid w:val="004B3F45"/>
    <w:rsid w:val="004B6D2E"/>
    <w:rsid w:val="004B7FC2"/>
    <w:rsid w:val="004C0112"/>
    <w:rsid w:val="004C1186"/>
    <w:rsid w:val="004C1C2B"/>
    <w:rsid w:val="004C4A31"/>
    <w:rsid w:val="004C4FEF"/>
    <w:rsid w:val="004C5676"/>
    <w:rsid w:val="004C5993"/>
    <w:rsid w:val="004C5B48"/>
    <w:rsid w:val="004C622A"/>
    <w:rsid w:val="004C6916"/>
    <w:rsid w:val="004C6D0E"/>
    <w:rsid w:val="004C788B"/>
    <w:rsid w:val="004D1740"/>
    <w:rsid w:val="004D206B"/>
    <w:rsid w:val="004D2542"/>
    <w:rsid w:val="004D267A"/>
    <w:rsid w:val="004D27F8"/>
    <w:rsid w:val="004D3A4F"/>
    <w:rsid w:val="004D3BFC"/>
    <w:rsid w:val="004D4520"/>
    <w:rsid w:val="004D4AE5"/>
    <w:rsid w:val="004D4F6F"/>
    <w:rsid w:val="004D5561"/>
    <w:rsid w:val="004D5A41"/>
    <w:rsid w:val="004D6322"/>
    <w:rsid w:val="004D724D"/>
    <w:rsid w:val="004D7338"/>
    <w:rsid w:val="004D78FA"/>
    <w:rsid w:val="004D7A1A"/>
    <w:rsid w:val="004D7E36"/>
    <w:rsid w:val="004E2296"/>
    <w:rsid w:val="004E55EC"/>
    <w:rsid w:val="004E5773"/>
    <w:rsid w:val="004E5855"/>
    <w:rsid w:val="004E5915"/>
    <w:rsid w:val="004E6369"/>
    <w:rsid w:val="004E7CA7"/>
    <w:rsid w:val="004E7DE1"/>
    <w:rsid w:val="004F07AA"/>
    <w:rsid w:val="004F08B4"/>
    <w:rsid w:val="004F0E8E"/>
    <w:rsid w:val="004F12A0"/>
    <w:rsid w:val="004F22A6"/>
    <w:rsid w:val="004F30D8"/>
    <w:rsid w:val="004F3A86"/>
    <w:rsid w:val="004F3F76"/>
    <w:rsid w:val="004F4242"/>
    <w:rsid w:val="004F4504"/>
    <w:rsid w:val="005016A7"/>
    <w:rsid w:val="0050219B"/>
    <w:rsid w:val="0050246C"/>
    <w:rsid w:val="00502EA5"/>
    <w:rsid w:val="005038A9"/>
    <w:rsid w:val="00503A73"/>
    <w:rsid w:val="00504820"/>
    <w:rsid w:val="0050518B"/>
    <w:rsid w:val="00505523"/>
    <w:rsid w:val="00507032"/>
    <w:rsid w:val="00510413"/>
    <w:rsid w:val="005105DF"/>
    <w:rsid w:val="005114D2"/>
    <w:rsid w:val="00512F31"/>
    <w:rsid w:val="005132A8"/>
    <w:rsid w:val="00513AA3"/>
    <w:rsid w:val="00513C98"/>
    <w:rsid w:val="00513D09"/>
    <w:rsid w:val="0051449E"/>
    <w:rsid w:val="00516397"/>
    <w:rsid w:val="005168C6"/>
    <w:rsid w:val="00516F65"/>
    <w:rsid w:val="005170F8"/>
    <w:rsid w:val="0052147B"/>
    <w:rsid w:val="00523F95"/>
    <w:rsid w:val="00524446"/>
    <w:rsid w:val="00524E37"/>
    <w:rsid w:val="00525104"/>
    <w:rsid w:val="00525790"/>
    <w:rsid w:val="00525870"/>
    <w:rsid w:val="00526CF5"/>
    <w:rsid w:val="00527326"/>
    <w:rsid w:val="0053006C"/>
    <w:rsid w:val="00531311"/>
    <w:rsid w:val="0053270C"/>
    <w:rsid w:val="00532D2C"/>
    <w:rsid w:val="00532E80"/>
    <w:rsid w:val="00534629"/>
    <w:rsid w:val="005349F2"/>
    <w:rsid w:val="005352C2"/>
    <w:rsid w:val="00536741"/>
    <w:rsid w:val="00537455"/>
    <w:rsid w:val="0054034D"/>
    <w:rsid w:val="0054172F"/>
    <w:rsid w:val="00542506"/>
    <w:rsid w:val="00544AEF"/>
    <w:rsid w:val="00544B79"/>
    <w:rsid w:val="00546170"/>
    <w:rsid w:val="00546F89"/>
    <w:rsid w:val="00547F7F"/>
    <w:rsid w:val="005503F2"/>
    <w:rsid w:val="00550D78"/>
    <w:rsid w:val="005516A0"/>
    <w:rsid w:val="005526A5"/>
    <w:rsid w:val="00552780"/>
    <w:rsid w:val="00552C71"/>
    <w:rsid w:val="00553C07"/>
    <w:rsid w:val="005544F2"/>
    <w:rsid w:val="00554CCD"/>
    <w:rsid w:val="00557C52"/>
    <w:rsid w:val="00561365"/>
    <w:rsid w:val="00562467"/>
    <w:rsid w:val="00562A8E"/>
    <w:rsid w:val="00564205"/>
    <w:rsid w:val="005648E2"/>
    <w:rsid w:val="0056539A"/>
    <w:rsid w:val="00565F0F"/>
    <w:rsid w:val="00570009"/>
    <w:rsid w:val="005703C7"/>
    <w:rsid w:val="0057150A"/>
    <w:rsid w:val="00572124"/>
    <w:rsid w:val="00572E11"/>
    <w:rsid w:val="005737ED"/>
    <w:rsid w:val="00573C27"/>
    <w:rsid w:val="00573CF3"/>
    <w:rsid w:val="0057408F"/>
    <w:rsid w:val="00574D7D"/>
    <w:rsid w:val="00574F26"/>
    <w:rsid w:val="0057598E"/>
    <w:rsid w:val="005762A6"/>
    <w:rsid w:val="005769FA"/>
    <w:rsid w:val="00577404"/>
    <w:rsid w:val="00577719"/>
    <w:rsid w:val="00577B96"/>
    <w:rsid w:val="00577EC7"/>
    <w:rsid w:val="00580094"/>
    <w:rsid w:val="0058073C"/>
    <w:rsid w:val="00580B12"/>
    <w:rsid w:val="005811C7"/>
    <w:rsid w:val="0058130A"/>
    <w:rsid w:val="00581B34"/>
    <w:rsid w:val="00582EBA"/>
    <w:rsid w:val="00583AA9"/>
    <w:rsid w:val="0058571E"/>
    <w:rsid w:val="00590A3B"/>
    <w:rsid w:val="00590D4B"/>
    <w:rsid w:val="0059437B"/>
    <w:rsid w:val="0059609D"/>
    <w:rsid w:val="00597C01"/>
    <w:rsid w:val="005A009E"/>
    <w:rsid w:val="005A0901"/>
    <w:rsid w:val="005A0EBC"/>
    <w:rsid w:val="005A0FB4"/>
    <w:rsid w:val="005A43B2"/>
    <w:rsid w:val="005A45A0"/>
    <w:rsid w:val="005A57B8"/>
    <w:rsid w:val="005A5F2D"/>
    <w:rsid w:val="005A7ADD"/>
    <w:rsid w:val="005A7DEB"/>
    <w:rsid w:val="005A7ECA"/>
    <w:rsid w:val="005B02A5"/>
    <w:rsid w:val="005B14A3"/>
    <w:rsid w:val="005B1C16"/>
    <w:rsid w:val="005B24A3"/>
    <w:rsid w:val="005B3880"/>
    <w:rsid w:val="005B453C"/>
    <w:rsid w:val="005B55A6"/>
    <w:rsid w:val="005B62FF"/>
    <w:rsid w:val="005B6FBE"/>
    <w:rsid w:val="005C0604"/>
    <w:rsid w:val="005C0A58"/>
    <w:rsid w:val="005C11B3"/>
    <w:rsid w:val="005C13C1"/>
    <w:rsid w:val="005C1A94"/>
    <w:rsid w:val="005C200D"/>
    <w:rsid w:val="005C3830"/>
    <w:rsid w:val="005C45AE"/>
    <w:rsid w:val="005C4B0C"/>
    <w:rsid w:val="005C4BAA"/>
    <w:rsid w:val="005C4ED1"/>
    <w:rsid w:val="005C5980"/>
    <w:rsid w:val="005C67A6"/>
    <w:rsid w:val="005C6CE9"/>
    <w:rsid w:val="005C6F3E"/>
    <w:rsid w:val="005D2709"/>
    <w:rsid w:val="005D2AA4"/>
    <w:rsid w:val="005D2D47"/>
    <w:rsid w:val="005D2F29"/>
    <w:rsid w:val="005D3AC2"/>
    <w:rsid w:val="005D4995"/>
    <w:rsid w:val="005D65B5"/>
    <w:rsid w:val="005D7737"/>
    <w:rsid w:val="005D7ECA"/>
    <w:rsid w:val="005E0870"/>
    <w:rsid w:val="005E1033"/>
    <w:rsid w:val="005E2958"/>
    <w:rsid w:val="005E2E2D"/>
    <w:rsid w:val="005E3047"/>
    <w:rsid w:val="005E3176"/>
    <w:rsid w:val="005E4676"/>
    <w:rsid w:val="005E4AB9"/>
    <w:rsid w:val="005E54C1"/>
    <w:rsid w:val="005E6023"/>
    <w:rsid w:val="005E62F5"/>
    <w:rsid w:val="005E6528"/>
    <w:rsid w:val="005E78D2"/>
    <w:rsid w:val="005E7B30"/>
    <w:rsid w:val="005E7EDE"/>
    <w:rsid w:val="005F219F"/>
    <w:rsid w:val="005F2E0B"/>
    <w:rsid w:val="005F341C"/>
    <w:rsid w:val="005F376F"/>
    <w:rsid w:val="005F6954"/>
    <w:rsid w:val="00600112"/>
    <w:rsid w:val="00600E49"/>
    <w:rsid w:val="0060230B"/>
    <w:rsid w:val="00602470"/>
    <w:rsid w:val="00602DD2"/>
    <w:rsid w:val="00603DF2"/>
    <w:rsid w:val="006043ED"/>
    <w:rsid w:val="00604548"/>
    <w:rsid w:val="00604BC8"/>
    <w:rsid w:val="00604DAA"/>
    <w:rsid w:val="0060797D"/>
    <w:rsid w:val="00607C1F"/>
    <w:rsid w:val="00607DF0"/>
    <w:rsid w:val="0061136C"/>
    <w:rsid w:val="00611F9A"/>
    <w:rsid w:val="00611FEC"/>
    <w:rsid w:val="0061213B"/>
    <w:rsid w:val="006123F6"/>
    <w:rsid w:val="0061349B"/>
    <w:rsid w:val="00613883"/>
    <w:rsid w:val="006146D2"/>
    <w:rsid w:val="00614ADA"/>
    <w:rsid w:val="00615528"/>
    <w:rsid w:val="0061559C"/>
    <w:rsid w:val="00615A7F"/>
    <w:rsid w:val="006162FB"/>
    <w:rsid w:val="00617141"/>
    <w:rsid w:val="0061742D"/>
    <w:rsid w:val="0061749A"/>
    <w:rsid w:val="00617A0D"/>
    <w:rsid w:val="00620C40"/>
    <w:rsid w:val="00621354"/>
    <w:rsid w:val="0062181C"/>
    <w:rsid w:val="00621CEB"/>
    <w:rsid w:val="006227E7"/>
    <w:rsid w:val="00622B4C"/>
    <w:rsid w:val="00623444"/>
    <w:rsid w:val="00623769"/>
    <w:rsid w:val="006238B7"/>
    <w:rsid w:val="00624812"/>
    <w:rsid w:val="00624C82"/>
    <w:rsid w:val="00626DB7"/>
    <w:rsid w:val="006273B4"/>
    <w:rsid w:val="00627D0C"/>
    <w:rsid w:val="006300E5"/>
    <w:rsid w:val="0063075C"/>
    <w:rsid w:val="0063138E"/>
    <w:rsid w:val="00631B7A"/>
    <w:rsid w:val="0063362D"/>
    <w:rsid w:val="00634110"/>
    <w:rsid w:val="00634ED7"/>
    <w:rsid w:val="00636494"/>
    <w:rsid w:val="00636679"/>
    <w:rsid w:val="0063717A"/>
    <w:rsid w:val="00637705"/>
    <w:rsid w:val="00637E70"/>
    <w:rsid w:val="006403E7"/>
    <w:rsid w:val="00642AA3"/>
    <w:rsid w:val="00642BBC"/>
    <w:rsid w:val="006453A4"/>
    <w:rsid w:val="00646520"/>
    <w:rsid w:val="006472CE"/>
    <w:rsid w:val="0065007A"/>
    <w:rsid w:val="006501AD"/>
    <w:rsid w:val="0065137B"/>
    <w:rsid w:val="0065285E"/>
    <w:rsid w:val="00652A61"/>
    <w:rsid w:val="00652C17"/>
    <w:rsid w:val="00653E09"/>
    <w:rsid w:val="00654451"/>
    <w:rsid w:val="006558FB"/>
    <w:rsid w:val="0065599D"/>
    <w:rsid w:val="006563A2"/>
    <w:rsid w:val="00656757"/>
    <w:rsid w:val="00656BF1"/>
    <w:rsid w:val="00657453"/>
    <w:rsid w:val="00661A8C"/>
    <w:rsid w:val="00662F02"/>
    <w:rsid w:val="00663BA2"/>
    <w:rsid w:val="00664306"/>
    <w:rsid w:val="00664740"/>
    <w:rsid w:val="00665B97"/>
    <w:rsid w:val="006708CB"/>
    <w:rsid w:val="0067587B"/>
    <w:rsid w:val="00675DD3"/>
    <w:rsid w:val="00676D3C"/>
    <w:rsid w:val="00677121"/>
    <w:rsid w:val="00677898"/>
    <w:rsid w:val="00680AA5"/>
    <w:rsid w:val="00682557"/>
    <w:rsid w:val="00682CF2"/>
    <w:rsid w:val="006846F4"/>
    <w:rsid w:val="006851D3"/>
    <w:rsid w:val="0068702A"/>
    <w:rsid w:val="0068750B"/>
    <w:rsid w:val="00687553"/>
    <w:rsid w:val="00687BED"/>
    <w:rsid w:val="006903B9"/>
    <w:rsid w:val="006911AA"/>
    <w:rsid w:val="00691C78"/>
    <w:rsid w:val="0069224E"/>
    <w:rsid w:val="006929F5"/>
    <w:rsid w:val="00692CEA"/>
    <w:rsid w:val="00693B24"/>
    <w:rsid w:val="00693FAF"/>
    <w:rsid w:val="0069405A"/>
    <w:rsid w:val="0069480F"/>
    <w:rsid w:val="00694D24"/>
    <w:rsid w:val="00694EAF"/>
    <w:rsid w:val="006957B4"/>
    <w:rsid w:val="00695A1F"/>
    <w:rsid w:val="00695E54"/>
    <w:rsid w:val="006965A3"/>
    <w:rsid w:val="006968DF"/>
    <w:rsid w:val="00696D3E"/>
    <w:rsid w:val="0069797E"/>
    <w:rsid w:val="006A0E65"/>
    <w:rsid w:val="006A108E"/>
    <w:rsid w:val="006A115B"/>
    <w:rsid w:val="006A1415"/>
    <w:rsid w:val="006A15D7"/>
    <w:rsid w:val="006A2BD3"/>
    <w:rsid w:val="006A3949"/>
    <w:rsid w:val="006A3E07"/>
    <w:rsid w:val="006A57CE"/>
    <w:rsid w:val="006A5A22"/>
    <w:rsid w:val="006A5DC0"/>
    <w:rsid w:val="006A65A9"/>
    <w:rsid w:val="006A67D2"/>
    <w:rsid w:val="006A69B6"/>
    <w:rsid w:val="006B0D02"/>
    <w:rsid w:val="006B11CB"/>
    <w:rsid w:val="006B18BA"/>
    <w:rsid w:val="006B3262"/>
    <w:rsid w:val="006B7733"/>
    <w:rsid w:val="006B7822"/>
    <w:rsid w:val="006B7C86"/>
    <w:rsid w:val="006C0A9B"/>
    <w:rsid w:val="006C1C3B"/>
    <w:rsid w:val="006C35AD"/>
    <w:rsid w:val="006C38A6"/>
    <w:rsid w:val="006C4533"/>
    <w:rsid w:val="006C5F95"/>
    <w:rsid w:val="006C6E1E"/>
    <w:rsid w:val="006D0834"/>
    <w:rsid w:val="006D115B"/>
    <w:rsid w:val="006D11AD"/>
    <w:rsid w:val="006D200B"/>
    <w:rsid w:val="006D20D1"/>
    <w:rsid w:val="006D2200"/>
    <w:rsid w:val="006D2A6C"/>
    <w:rsid w:val="006D4FBF"/>
    <w:rsid w:val="006D677C"/>
    <w:rsid w:val="006D6FD1"/>
    <w:rsid w:val="006D7781"/>
    <w:rsid w:val="006E0EB1"/>
    <w:rsid w:val="006E142D"/>
    <w:rsid w:val="006E16DD"/>
    <w:rsid w:val="006E2898"/>
    <w:rsid w:val="006E28F9"/>
    <w:rsid w:val="006E2A18"/>
    <w:rsid w:val="006E379D"/>
    <w:rsid w:val="006E4534"/>
    <w:rsid w:val="006E4883"/>
    <w:rsid w:val="006E6BFC"/>
    <w:rsid w:val="006E6CB1"/>
    <w:rsid w:val="006E7C51"/>
    <w:rsid w:val="006F2655"/>
    <w:rsid w:val="006F2802"/>
    <w:rsid w:val="006F3481"/>
    <w:rsid w:val="006F5D19"/>
    <w:rsid w:val="006F66F7"/>
    <w:rsid w:val="006F69A8"/>
    <w:rsid w:val="007017B1"/>
    <w:rsid w:val="00702B92"/>
    <w:rsid w:val="00702FEE"/>
    <w:rsid w:val="007032EF"/>
    <w:rsid w:val="007034D3"/>
    <w:rsid w:val="00703F8E"/>
    <w:rsid w:val="00705A0C"/>
    <w:rsid w:val="0070680F"/>
    <w:rsid w:val="00707077"/>
    <w:rsid w:val="00707266"/>
    <w:rsid w:val="007105B7"/>
    <w:rsid w:val="00710F5C"/>
    <w:rsid w:val="0071281F"/>
    <w:rsid w:val="00713D1F"/>
    <w:rsid w:val="00714628"/>
    <w:rsid w:val="00715DD7"/>
    <w:rsid w:val="00717430"/>
    <w:rsid w:val="0071751E"/>
    <w:rsid w:val="00717964"/>
    <w:rsid w:val="00721919"/>
    <w:rsid w:val="00722ABA"/>
    <w:rsid w:val="0072339E"/>
    <w:rsid w:val="007238B9"/>
    <w:rsid w:val="00724780"/>
    <w:rsid w:val="00724AD7"/>
    <w:rsid w:val="00724EDB"/>
    <w:rsid w:val="00726775"/>
    <w:rsid w:val="00726AEE"/>
    <w:rsid w:val="00727580"/>
    <w:rsid w:val="00730A9E"/>
    <w:rsid w:val="00730CFD"/>
    <w:rsid w:val="00731943"/>
    <w:rsid w:val="00731FC8"/>
    <w:rsid w:val="00732FDE"/>
    <w:rsid w:val="00733F81"/>
    <w:rsid w:val="00734BE2"/>
    <w:rsid w:val="00735182"/>
    <w:rsid w:val="0073525B"/>
    <w:rsid w:val="00735341"/>
    <w:rsid w:val="00736018"/>
    <w:rsid w:val="0073723D"/>
    <w:rsid w:val="007377D5"/>
    <w:rsid w:val="007400C6"/>
    <w:rsid w:val="007409E3"/>
    <w:rsid w:val="00741E35"/>
    <w:rsid w:val="007426D1"/>
    <w:rsid w:val="00744670"/>
    <w:rsid w:val="00744E5A"/>
    <w:rsid w:val="007453AC"/>
    <w:rsid w:val="00746241"/>
    <w:rsid w:val="00747243"/>
    <w:rsid w:val="007474D2"/>
    <w:rsid w:val="0074780E"/>
    <w:rsid w:val="00751A54"/>
    <w:rsid w:val="00752362"/>
    <w:rsid w:val="007527F2"/>
    <w:rsid w:val="00753040"/>
    <w:rsid w:val="00753421"/>
    <w:rsid w:val="00754922"/>
    <w:rsid w:val="00754C05"/>
    <w:rsid w:val="00755742"/>
    <w:rsid w:val="007560F3"/>
    <w:rsid w:val="00757156"/>
    <w:rsid w:val="00760195"/>
    <w:rsid w:val="00761731"/>
    <w:rsid w:val="00762AEE"/>
    <w:rsid w:val="00763227"/>
    <w:rsid w:val="007636F7"/>
    <w:rsid w:val="00763F2E"/>
    <w:rsid w:val="007642F1"/>
    <w:rsid w:val="00764F97"/>
    <w:rsid w:val="00765647"/>
    <w:rsid w:val="00766069"/>
    <w:rsid w:val="00766B2E"/>
    <w:rsid w:val="0076757B"/>
    <w:rsid w:val="00770DC0"/>
    <w:rsid w:val="00771103"/>
    <w:rsid w:val="00771764"/>
    <w:rsid w:val="00772F19"/>
    <w:rsid w:val="007733D3"/>
    <w:rsid w:val="0077600C"/>
    <w:rsid w:val="007761AD"/>
    <w:rsid w:val="007767DD"/>
    <w:rsid w:val="007774AD"/>
    <w:rsid w:val="0077796D"/>
    <w:rsid w:val="00777D0F"/>
    <w:rsid w:val="0078030D"/>
    <w:rsid w:val="00780B54"/>
    <w:rsid w:val="00781680"/>
    <w:rsid w:val="0078287D"/>
    <w:rsid w:val="00782A1A"/>
    <w:rsid w:val="00782F4F"/>
    <w:rsid w:val="00784967"/>
    <w:rsid w:val="00785005"/>
    <w:rsid w:val="007861DF"/>
    <w:rsid w:val="00786591"/>
    <w:rsid w:val="0078695B"/>
    <w:rsid w:val="007900B5"/>
    <w:rsid w:val="0079098D"/>
    <w:rsid w:val="00791A0F"/>
    <w:rsid w:val="00791D48"/>
    <w:rsid w:val="007921CA"/>
    <w:rsid w:val="00792864"/>
    <w:rsid w:val="00794D48"/>
    <w:rsid w:val="00795BF6"/>
    <w:rsid w:val="007A0DB4"/>
    <w:rsid w:val="007A18B2"/>
    <w:rsid w:val="007A23EC"/>
    <w:rsid w:val="007A36ED"/>
    <w:rsid w:val="007A408C"/>
    <w:rsid w:val="007A43F8"/>
    <w:rsid w:val="007A4A62"/>
    <w:rsid w:val="007A4B13"/>
    <w:rsid w:val="007A5AA2"/>
    <w:rsid w:val="007A6CED"/>
    <w:rsid w:val="007A6DD4"/>
    <w:rsid w:val="007A70A8"/>
    <w:rsid w:val="007A7E13"/>
    <w:rsid w:val="007B01AB"/>
    <w:rsid w:val="007B14EF"/>
    <w:rsid w:val="007B231D"/>
    <w:rsid w:val="007B2EDB"/>
    <w:rsid w:val="007B3270"/>
    <w:rsid w:val="007B3BCD"/>
    <w:rsid w:val="007B3C66"/>
    <w:rsid w:val="007B58F6"/>
    <w:rsid w:val="007B6C25"/>
    <w:rsid w:val="007B7945"/>
    <w:rsid w:val="007B7CDD"/>
    <w:rsid w:val="007B7E83"/>
    <w:rsid w:val="007B7FBC"/>
    <w:rsid w:val="007C038B"/>
    <w:rsid w:val="007C03EB"/>
    <w:rsid w:val="007C0E2C"/>
    <w:rsid w:val="007C1AFE"/>
    <w:rsid w:val="007C1B8D"/>
    <w:rsid w:val="007C21F2"/>
    <w:rsid w:val="007C2CF7"/>
    <w:rsid w:val="007C300E"/>
    <w:rsid w:val="007C3939"/>
    <w:rsid w:val="007C402B"/>
    <w:rsid w:val="007C5922"/>
    <w:rsid w:val="007C597C"/>
    <w:rsid w:val="007C5FB4"/>
    <w:rsid w:val="007C5FF5"/>
    <w:rsid w:val="007C6F86"/>
    <w:rsid w:val="007D014E"/>
    <w:rsid w:val="007D109C"/>
    <w:rsid w:val="007D1249"/>
    <w:rsid w:val="007D1EC1"/>
    <w:rsid w:val="007D2CEE"/>
    <w:rsid w:val="007D429E"/>
    <w:rsid w:val="007D4401"/>
    <w:rsid w:val="007D465E"/>
    <w:rsid w:val="007D4F55"/>
    <w:rsid w:val="007D60A3"/>
    <w:rsid w:val="007D60B3"/>
    <w:rsid w:val="007D7453"/>
    <w:rsid w:val="007D77B6"/>
    <w:rsid w:val="007D77DD"/>
    <w:rsid w:val="007D783A"/>
    <w:rsid w:val="007E088E"/>
    <w:rsid w:val="007E1A4C"/>
    <w:rsid w:val="007E3C94"/>
    <w:rsid w:val="007E5DC1"/>
    <w:rsid w:val="007E6747"/>
    <w:rsid w:val="007E6BF5"/>
    <w:rsid w:val="007E7AE4"/>
    <w:rsid w:val="007E7EF6"/>
    <w:rsid w:val="007F0B59"/>
    <w:rsid w:val="007F0BA2"/>
    <w:rsid w:val="007F0E6A"/>
    <w:rsid w:val="007F0EAA"/>
    <w:rsid w:val="007F116E"/>
    <w:rsid w:val="007F35F0"/>
    <w:rsid w:val="007F380F"/>
    <w:rsid w:val="007F53AB"/>
    <w:rsid w:val="007F6ED3"/>
    <w:rsid w:val="007F6F4A"/>
    <w:rsid w:val="007F72B7"/>
    <w:rsid w:val="00800FDB"/>
    <w:rsid w:val="008018E4"/>
    <w:rsid w:val="00801BF5"/>
    <w:rsid w:val="0080224B"/>
    <w:rsid w:val="008025DB"/>
    <w:rsid w:val="00802CEC"/>
    <w:rsid w:val="00804277"/>
    <w:rsid w:val="00804775"/>
    <w:rsid w:val="008047BE"/>
    <w:rsid w:val="008052DB"/>
    <w:rsid w:val="0081225A"/>
    <w:rsid w:val="00812275"/>
    <w:rsid w:val="00813D68"/>
    <w:rsid w:val="008148A1"/>
    <w:rsid w:val="00815235"/>
    <w:rsid w:val="0081543E"/>
    <w:rsid w:val="008159B4"/>
    <w:rsid w:val="008169B5"/>
    <w:rsid w:val="008175DD"/>
    <w:rsid w:val="00820898"/>
    <w:rsid w:val="00820D80"/>
    <w:rsid w:val="0082140F"/>
    <w:rsid w:val="008215D8"/>
    <w:rsid w:val="00821955"/>
    <w:rsid w:val="00821FD7"/>
    <w:rsid w:val="00822B78"/>
    <w:rsid w:val="00823305"/>
    <w:rsid w:val="008249F1"/>
    <w:rsid w:val="00824C09"/>
    <w:rsid w:val="0082563F"/>
    <w:rsid w:val="00825CA2"/>
    <w:rsid w:val="00825D1B"/>
    <w:rsid w:val="00826CEA"/>
    <w:rsid w:val="0083077F"/>
    <w:rsid w:val="00831BD4"/>
    <w:rsid w:val="00832005"/>
    <w:rsid w:val="00833EA1"/>
    <w:rsid w:val="00833F9E"/>
    <w:rsid w:val="00834CF5"/>
    <w:rsid w:val="008355BF"/>
    <w:rsid w:val="00835A4B"/>
    <w:rsid w:val="00836151"/>
    <w:rsid w:val="0083699F"/>
    <w:rsid w:val="0083704F"/>
    <w:rsid w:val="00837882"/>
    <w:rsid w:val="0084195F"/>
    <w:rsid w:val="008420A9"/>
    <w:rsid w:val="008420CE"/>
    <w:rsid w:val="00842327"/>
    <w:rsid w:val="00842845"/>
    <w:rsid w:val="00843A25"/>
    <w:rsid w:val="00843A39"/>
    <w:rsid w:val="00843F6D"/>
    <w:rsid w:val="0084403E"/>
    <w:rsid w:val="00845010"/>
    <w:rsid w:val="00845116"/>
    <w:rsid w:val="0084527B"/>
    <w:rsid w:val="00845B71"/>
    <w:rsid w:val="00845BB1"/>
    <w:rsid w:val="00846033"/>
    <w:rsid w:val="008469D9"/>
    <w:rsid w:val="00846BFC"/>
    <w:rsid w:val="00847390"/>
    <w:rsid w:val="00851729"/>
    <w:rsid w:val="00852BC3"/>
    <w:rsid w:val="008531E2"/>
    <w:rsid w:val="0085354C"/>
    <w:rsid w:val="0085418A"/>
    <w:rsid w:val="008543F3"/>
    <w:rsid w:val="0085670F"/>
    <w:rsid w:val="00856F22"/>
    <w:rsid w:val="008570CC"/>
    <w:rsid w:val="00857509"/>
    <w:rsid w:val="00857777"/>
    <w:rsid w:val="00857EE7"/>
    <w:rsid w:val="00860EBC"/>
    <w:rsid w:val="008614A0"/>
    <w:rsid w:val="00861816"/>
    <w:rsid w:val="00861BF2"/>
    <w:rsid w:val="00862E6A"/>
    <w:rsid w:val="00864528"/>
    <w:rsid w:val="00865A54"/>
    <w:rsid w:val="00865E33"/>
    <w:rsid w:val="0086631C"/>
    <w:rsid w:val="00867B01"/>
    <w:rsid w:val="00870322"/>
    <w:rsid w:val="0087087C"/>
    <w:rsid w:val="008709DB"/>
    <w:rsid w:val="00870F1C"/>
    <w:rsid w:val="00871658"/>
    <w:rsid w:val="0087237C"/>
    <w:rsid w:val="008727F6"/>
    <w:rsid w:val="00872886"/>
    <w:rsid w:val="00873ED2"/>
    <w:rsid w:val="00874264"/>
    <w:rsid w:val="00875C48"/>
    <w:rsid w:val="008770D0"/>
    <w:rsid w:val="008771E2"/>
    <w:rsid w:val="0087783B"/>
    <w:rsid w:val="00880312"/>
    <w:rsid w:val="008804EA"/>
    <w:rsid w:val="008805EA"/>
    <w:rsid w:val="00881498"/>
    <w:rsid w:val="008823C4"/>
    <w:rsid w:val="0088317F"/>
    <w:rsid w:val="008836E8"/>
    <w:rsid w:val="008838FA"/>
    <w:rsid w:val="00883DF1"/>
    <w:rsid w:val="008842B4"/>
    <w:rsid w:val="00884325"/>
    <w:rsid w:val="00885B66"/>
    <w:rsid w:val="00886BC5"/>
    <w:rsid w:val="00890758"/>
    <w:rsid w:val="00890CBE"/>
    <w:rsid w:val="008911DC"/>
    <w:rsid w:val="008914C3"/>
    <w:rsid w:val="00891578"/>
    <w:rsid w:val="00892280"/>
    <w:rsid w:val="0089338D"/>
    <w:rsid w:val="00894D29"/>
    <w:rsid w:val="00895253"/>
    <w:rsid w:val="00896495"/>
    <w:rsid w:val="008967FE"/>
    <w:rsid w:val="00896F21"/>
    <w:rsid w:val="008974DA"/>
    <w:rsid w:val="00897DC5"/>
    <w:rsid w:val="008A03B6"/>
    <w:rsid w:val="008A05EF"/>
    <w:rsid w:val="008A1012"/>
    <w:rsid w:val="008A101E"/>
    <w:rsid w:val="008A172E"/>
    <w:rsid w:val="008A1DF8"/>
    <w:rsid w:val="008A2AEC"/>
    <w:rsid w:val="008A2DE1"/>
    <w:rsid w:val="008A3C67"/>
    <w:rsid w:val="008A41C2"/>
    <w:rsid w:val="008A4A11"/>
    <w:rsid w:val="008A4DB7"/>
    <w:rsid w:val="008A4E2B"/>
    <w:rsid w:val="008A71DF"/>
    <w:rsid w:val="008A7957"/>
    <w:rsid w:val="008A7D5F"/>
    <w:rsid w:val="008B2AED"/>
    <w:rsid w:val="008B31EC"/>
    <w:rsid w:val="008B3554"/>
    <w:rsid w:val="008B3D8C"/>
    <w:rsid w:val="008B42FE"/>
    <w:rsid w:val="008B4690"/>
    <w:rsid w:val="008B4B16"/>
    <w:rsid w:val="008B4E7D"/>
    <w:rsid w:val="008B5AC0"/>
    <w:rsid w:val="008B68B3"/>
    <w:rsid w:val="008B6DEF"/>
    <w:rsid w:val="008B797B"/>
    <w:rsid w:val="008B798E"/>
    <w:rsid w:val="008C00B2"/>
    <w:rsid w:val="008C21D1"/>
    <w:rsid w:val="008C2B0F"/>
    <w:rsid w:val="008C439D"/>
    <w:rsid w:val="008C4461"/>
    <w:rsid w:val="008C4820"/>
    <w:rsid w:val="008C5B15"/>
    <w:rsid w:val="008C6D4B"/>
    <w:rsid w:val="008C7105"/>
    <w:rsid w:val="008C7716"/>
    <w:rsid w:val="008C78AE"/>
    <w:rsid w:val="008C7C7C"/>
    <w:rsid w:val="008D0365"/>
    <w:rsid w:val="008D0E22"/>
    <w:rsid w:val="008D121E"/>
    <w:rsid w:val="008D2C01"/>
    <w:rsid w:val="008D35CB"/>
    <w:rsid w:val="008D62BC"/>
    <w:rsid w:val="008D6C94"/>
    <w:rsid w:val="008D764B"/>
    <w:rsid w:val="008D77FE"/>
    <w:rsid w:val="008D7E5A"/>
    <w:rsid w:val="008E1157"/>
    <w:rsid w:val="008E19E1"/>
    <w:rsid w:val="008E3A28"/>
    <w:rsid w:val="008E4354"/>
    <w:rsid w:val="008E47E7"/>
    <w:rsid w:val="008E5580"/>
    <w:rsid w:val="008E5649"/>
    <w:rsid w:val="008E608E"/>
    <w:rsid w:val="008E6096"/>
    <w:rsid w:val="008E63C2"/>
    <w:rsid w:val="008E73CA"/>
    <w:rsid w:val="008F0DCF"/>
    <w:rsid w:val="008F1677"/>
    <w:rsid w:val="008F2AD4"/>
    <w:rsid w:val="008F30F5"/>
    <w:rsid w:val="008F3993"/>
    <w:rsid w:val="008F3E74"/>
    <w:rsid w:val="008F4316"/>
    <w:rsid w:val="008F52C2"/>
    <w:rsid w:val="008F6178"/>
    <w:rsid w:val="008F76C0"/>
    <w:rsid w:val="008F7754"/>
    <w:rsid w:val="0090003D"/>
    <w:rsid w:val="009007FA"/>
    <w:rsid w:val="00902630"/>
    <w:rsid w:val="009029E0"/>
    <w:rsid w:val="009029E4"/>
    <w:rsid w:val="00902FAF"/>
    <w:rsid w:val="009036FF"/>
    <w:rsid w:val="00903934"/>
    <w:rsid w:val="0090550C"/>
    <w:rsid w:val="009057FB"/>
    <w:rsid w:val="00905DBF"/>
    <w:rsid w:val="009064EA"/>
    <w:rsid w:val="009076B8"/>
    <w:rsid w:val="00907903"/>
    <w:rsid w:val="00910E10"/>
    <w:rsid w:val="00910F76"/>
    <w:rsid w:val="00912C81"/>
    <w:rsid w:val="00912E8C"/>
    <w:rsid w:val="00912FA8"/>
    <w:rsid w:val="009132D8"/>
    <w:rsid w:val="0091377A"/>
    <w:rsid w:val="009141BF"/>
    <w:rsid w:val="009143D3"/>
    <w:rsid w:val="00914623"/>
    <w:rsid w:val="009158BD"/>
    <w:rsid w:val="00915B37"/>
    <w:rsid w:val="00915B99"/>
    <w:rsid w:val="009167F8"/>
    <w:rsid w:val="00917997"/>
    <w:rsid w:val="009202B0"/>
    <w:rsid w:val="009206B8"/>
    <w:rsid w:val="009207DB"/>
    <w:rsid w:val="00921E77"/>
    <w:rsid w:val="00922AE1"/>
    <w:rsid w:val="00922D92"/>
    <w:rsid w:val="00923962"/>
    <w:rsid w:val="00923E5D"/>
    <w:rsid w:val="00924630"/>
    <w:rsid w:val="009319F7"/>
    <w:rsid w:val="00931A0C"/>
    <w:rsid w:val="00931FD8"/>
    <w:rsid w:val="00932600"/>
    <w:rsid w:val="009327E3"/>
    <w:rsid w:val="00933767"/>
    <w:rsid w:val="0093432A"/>
    <w:rsid w:val="009346C8"/>
    <w:rsid w:val="00934AD5"/>
    <w:rsid w:val="0093570D"/>
    <w:rsid w:val="00935DBE"/>
    <w:rsid w:val="00936A14"/>
    <w:rsid w:val="00937896"/>
    <w:rsid w:val="009418FE"/>
    <w:rsid w:val="00942B76"/>
    <w:rsid w:val="00942EF2"/>
    <w:rsid w:val="00943836"/>
    <w:rsid w:val="0094408C"/>
    <w:rsid w:val="00944980"/>
    <w:rsid w:val="00944F03"/>
    <w:rsid w:val="00945CF1"/>
    <w:rsid w:val="00945E7C"/>
    <w:rsid w:val="0094650E"/>
    <w:rsid w:val="00946A1C"/>
    <w:rsid w:val="00946C68"/>
    <w:rsid w:val="009479A1"/>
    <w:rsid w:val="00950DD3"/>
    <w:rsid w:val="00951326"/>
    <w:rsid w:val="009518D9"/>
    <w:rsid w:val="00953B6E"/>
    <w:rsid w:val="00954EAF"/>
    <w:rsid w:val="009551E3"/>
    <w:rsid w:val="00955580"/>
    <w:rsid w:val="00956003"/>
    <w:rsid w:val="0096187C"/>
    <w:rsid w:val="00961FAF"/>
    <w:rsid w:val="009631E9"/>
    <w:rsid w:val="00965124"/>
    <w:rsid w:val="00965CD2"/>
    <w:rsid w:val="009661BC"/>
    <w:rsid w:val="0096710B"/>
    <w:rsid w:val="009676F0"/>
    <w:rsid w:val="00967CF8"/>
    <w:rsid w:val="0097008D"/>
    <w:rsid w:val="00971227"/>
    <w:rsid w:val="0097289C"/>
    <w:rsid w:val="00972FA5"/>
    <w:rsid w:val="0097501D"/>
    <w:rsid w:val="00975063"/>
    <w:rsid w:val="009778C9"/>
    <w:rsid w:val="009801F7"/>
    <w:rsid w:val="0098050B"/>
    <w:rsid w:val="009805AC"/>
    <w:rsid w:val="00980815"/>
    <w:rsid w:val="00980A69"/>
    <w:rsid w:val="009824DD"/>
    <w:rsid w:val="0098272D"/>
    <w:rsid w:val="00982D0E"/>
    <w:rsid w:val="009833C9"/>
    <w:rsid w:val="009833F9"/>
    <w:rsid w:val="00987598"/>
    <w:rsid w:val="0098767C"/>
    <w:rsid w:val="00991E94"/>
    <w:rsid w:val="00992419"/>
    <w:rsid w:val="00992E92"/>
    <w:rsid w:val="00994A98"/>
    <w:rsid w:val="00994BD3"/>
    <w:rsid w:val="00995186"/>
    <w:rsid w:val="009955AB"/>
    <w:rsid w:val="009957BA"/>
    <w:rsid w:val="00995D12"/>
    <w:rsid w:val="0099649E"/>
    <w:rsid w:val="00996F52"/>
    <w:rsid w:val="009A16D2"/>
    <w:rsid w:val="009A1918"/>
    <w:rsid w:val="009A1F75"/>
    <w:rsid w:val="009A308B"/>
    <w:rsid w:val="009A3594"/>
    <w:rsid w:val="009A35D9"/>
    <w:rsid w:val="009A4BEC"/>
    <w:rsid w:val="009A5302"/>
    <w:rsid w:val="009A6409"/>
    <w:rsid w:val="009B01CC"/>
    <w:rsid w:val="009B0BB6"/>
    <w:rsid w:val="009B181D"/>
    <w:rsid w:val="009B2242"/>
    <w:rsid w:val="009B3184"/>
    <w:rsid w:val="009B3428"/>
    <w:rsid w:val="009B4592"/>
    <w:rsid w:val="009B459E"/>
    <w:rsid w:val="009B46DB"/>
    <w:rsid w:val="009B4BBE"/>
    <w:rsid w:val="009B540C"/>
    <w:rsid w:val="009B6E9C"/>
    <w:rsid w:val="009B6ECA"/>
    <w:rsid w:val="009B73E3"/>
    <w:rsid w:val="009B7BC0"/>
    <w:rsid w:val="009B7C03"/>
    <w:rsid w:val="009B7DB6"/>
    <w:rsid w:val="009C0E62"/>
    <w:rsid w:val="009C2AC7"/>
    <w:rsid w:val="009C2D36"/>
    <w:rsid w:val="009C3523"/>
    <w:rsid w:val="009C35AE"/>
    <w:rsid w:val="009C3EE8"/>
    <w:rsid w:val="009C4684"/>
    <w:rsid w:val="009C4EC5"/>
    <w:rsid w:val="009C505D"/>
    <w:rsid w:val="009C5E17"/>
    <w:rsid w:val="009C5F14"/>
    <w:rsid w:val="009C65FB"/>
    <w:rsid w:val="009C6F1C"/>
    <w:rsid w:val="009C7604"/>
    <w:rsid w:val="009C7B5A"/>
    <w:rsid w:val="009D0925"/>
    <w:rsid w:val="009D1A88"/>
    <w:rsid w:val="009D2899"/>
    <w:rsid w:val="009D35F7"/>
    <w:rsid w:val="009D38FC"/>
    <w:rsid w:val="009D42DB"/>
    <w:rsid w:val="009D5FDB"/>
    <w:rsid w:val="009D6269"/>
    <w:rsid w:val="009D7E23"/>
    <w:rsid w:val="009E143D"/>
    <w:rsid w:val="009E2173"/>
    <w:rsid w:val="009E2DE7"/>
    <w:rsid w:val="009E32D9"/>
    <w:rsid w:val="009E411A"/>
    <w:rsid w:val="009E4314"/>
    <w:rsid w:val="009E4562"/>
    <w:rsid w:val="009E65FD"/>
    <w:rsid w:val="009F0370"/>
    <w:rsid w:val="009F08EE"/>
    <w:rsid w:val="009F09B8"/>
    <w:rsid w:val="009F1439"/>
    <w:rsid w:val="009F1EBE"/>
    <w:rsid w:val="009F252E"/>
    <w:rsid w:val="009F2C1C"/>
    <w:rsid w:val="009F338C"/>
    <w:rsid w:val="009F3DC3"/>
    <w:rsid w:val="009F535C"/>
    <w:rsid w:val="009F589F"/>
    <w:rsid w:val="009F5AB4"/>
    <w:rsid w:val="009F5C18"/>
    <w:rsid w:val="009F5D20"/>
    <w:rsid w:val="009F5E91"/>
    <w:rsid w:val="009F6B9F"/>
    <w:rsid w:val="009F7629"/>
    <w:rsid w:val="009F76CF"/>
    <w:rsid w:val="009F7A9D"/>
    <w:rsid w:val="009F7DF1"/>
    <w:rsid w:val="00A001D1"/>
    <w:rsid w:val="00A007B5"/>
    <w:rsid w:val="00A00C4A"/>
    <w:rsid w:val="00A025B8"/>
    <w:rsid w:val="00A02757"/>
    <w:rsid w:val="00A031DC"/>
    <w:rsid w:val="00A049CB"/>
    <w:rsid w:val="00A04AFA"/>
    <w:rsid w:val="00A04E8D"/>
    <w:rsid w:val="00A06620"/>
    <w:rsid w:val="00A06D9B"/>
    <w:rsid w:val="00A06EEC"/>
    <w:rsid w:val="00A07507"/>
    <w:rsid w:val="00A11371"/>
    <w:rsid w:val="00A11683"/>
    <w:rsid w:val="00A120D1"/>
    <w:rsid w:val="00A1384C"/>
    <w:rsid w:val="00A13E5A"/>
    <w:rsid w:val="00A1403B"/>
    <w:rsid w:val="00A15B22"/>
    <w:rsid w:val="00A1619B"/>
    <w:rsid w:val="00A161B3"/>
    <w:rsid w:val="00A16607"/>
    <w:rsid w:val="00A16B17"/>
    <w:rsid w:val="00A17053"/>
    <w:rsid w:val="00A20059"/>
    <w:rsid w:val="00A20185"/>
    <w:rsid w:val="00A210F9"/>
    <w:rsid w:val="00A220E3"/>
    <w:rsid w:val="00A23092"/>
    <w:rsid w:val="00A230D2"/>
    <w:rsid w:val="00A239EE"/>
    <w:rsid w:val="00A23B60"/>
    <w:rsid w:val="00A23F91"/>
    <w:rsid w:val="00A25029"/>
    <w:rsid w:val="00A253C0"/>
    <w:rsid w:val="00A2574A"/>
    <w:rsid w:val="00A27887"/>
    <w:rsid w:val="00A27954"/>
    <w:rsid w:val="00A305EA"/>
    <w:rsid w:val="00A3087D"/>
    <w:rsid w:val="00A31BD6"/>
    <w:rsid w:val="00A33B67"/>
    <w:rsid w:val="00A34CAC"/>
    <w:rsid w:val="00A35D86"/>
    <w:rsid w:val="00A36EB0"/>
    <w:rsid w:val="00A40672"/>
    <w:rsid w:val="00A40A09"/>
    <w:rsid w:val="00A40DC0"/>
    <w:rsid w:val="00A40F72"/>
    <w:rsid w:val="00A41414"/>
    <w:rsid w:val="00A4425B"/>
    <w:rsid w:val="00A442DA"/>
    <w:rsid w:val="00A44A7F"/>
    <w:rsid w:val="00A44F10"/>
    <w:rsid w:val="00A4508E"/>
    <w:rsid w:val="00A4621C"/>
    <w:rsid w:val="00A47870"/>
    <w:rsid w:val="00A47CCE"/>
    <w:rsid w:val="00A5081E"/>
    <w:rsid w:val="00A51008"/>
    <w:rsid w:val="00A51DF4"/>
    <w:rsid w:val="00A52DA8"/>
    <w:rsid w:val="00A52EFF"/>
    <w:rsid w:val="00A5333B"/>
    <w:rsid w:val="00A53EEC"/>
    <w:rsid w:val="00A5491D"/>
    <w:rsid w:val="00A54987"/>
    <w:rsid w:val="00A54BFB"/>
    <w:rsid w:val="00A5550A"/>
    <w:rsid w:val="00A56602"/>
    <w:rsid w:val="00A57ACA"/>
    <w:rsid w:val="00A603F2"/>
    <w:rsid w:val="00A6148C"/>
    <w:rsid w:val="00A61CFB"/>
    <w:rsid w:val="00A61D4D"/>
    <w:rsid w:val="00A62182"/>
    <w:rsid w:val="00A664C8"/>
    <w:rsid w:val="00A67DC1"/>
    <w:rsid w:val="00A70295"/>
    <w:rsid w:val="00A703C2"/>
    <w:rsid w:val="00A703F3"/>
    <w:rsid w:val="00A7096A"/>
    <w:rsid w:val="00A7122A"/>
    <w:rsid w:val="00A71251"/>
    <w:rsid w:val="00A72477"/>
    <w:rsid w:val="00A726CA"/>
    <w:rsid w:val="00A73875"/>
    <w:rsid w:val="00A749D5"/>
    <w:rsid w:val="00A74E02"/>
    <w:rsid w:val="00A7532E"/>
    <w:rsid w:val="00A80624"/>
    <w:rsid w:val="00A8099B"/>
    <w:rsid w:val="00A817FC"/>
    <w:rsid w:val="00A8254A"/>
    <w:rsid w:val="00A834F3"/>
    <w:rsid w:val="00A836E4"/>
    <w:rsid w:val="00A83E04"/>
    <w:rsid w:val="00A84010"/>
    <w:rsid w:val="00A85086"/>
    <w:rsid w:val="00A85FBF"/>
    <w:rsid w:val="00A86035"/>
    <w:rsid w:val="00A8612F"/>
    <w:rsid w:val="00A86135"/>
    <w:rsid w:val="00A864C7"/>
    <w:rsid w:val="00A869AC"/>
    <w:rsid w:val="00A86D42"/>
    <w:rsid w:val="00A87623"/>
    <w:rsid w:val="00A87908"/>
    <w:rsid w:val="00A87C73"/>
    <w:rsid w:val="00A90AA7"/>
    <w:rsid w:val="00A90F74"/>
    <w:rsid w:val="00A912C0"/>
    <w:rsid w:val="00A93AB1"/>
    <w:rsid w:val="00A95352"/>
    <w:rsid w:val="00A9586F"/>
    <w:rsid w:val="00A95BAF"/>
    <w:rsid w:val="00A95F8A"/>
    <w:rsid w:val="00A97658"/>
    <w:rsid w:val="00AA0B86"/>
    <w:rsid w:val="00AA107D"/>
    <w:rsid w:val="00AA1FD7"/>
    <w:rsid w:val="00AA21F0"/>
    <w:rsid w:val="00AA268B"/>
    <w:rsid w:val="00AA2D10"/>
    <w:rsid w:val="00AA3ADE"/>
    <w:rsid w:val="00AA417F"/>
    <w:rsid w:val="00AA4E35"/>
    <w:rsid w:val="00AA5508"/>
    <w:rsid w:val="00AA6349"/>
    <w:rsid w:val="00AA6F74"/>
    <w:rsid w:val="00AA79E4"/>
    <w:rsid w:val="00AB0D68"/>
    <w:rsid w:val="00AB1679"/>
    <w:rsid w:val="00AB2395"/>
    <w:rsid w:val="00AB34CB"/>
    <w:rsid w:val="00AB46E4"/>
    <w:rsid w:val="00AB58B2"/>
    <w:rsid w:val="00AB5DB4"/>
    <w:rsid w:val="00AB62BE"/>
    <w:rsid w:val="00AB63C9"/>
    <w:rsid w:val="00AB7ED7"/>
    <w:rsid w:val="00AC024A"/>
    <w:rsid w:val="00AC0D64"/>
    <w:rsid w:val="00AC0F63"/>
    <w:rsid w:val="00AC2BF2"/>
    <w:rsid w:val="00AC46C4"/>
    <w:rsid w:val="00AC46F9"/>
    <w:rsid w:val="00AC58E8"/>
    <w:rsid w:val="00AC604C"/>
    <w:rsid w:val="00AC65A7"/>
    <w:rsid w:val="00AC69D3"/>
    <w:rsid w:val="00AC6D41"/>
    <w:rsid w:val="00AC6DD0"/>
    <w:rsid w:val="00AC71D2"/>
    <w:rsid w:val="00AD082A"/>
    <w:rsid w:val="00AD0AA3"/>
    <w:rsid w:val="00AD13FA"/>
    <w:rsid w:val="00AD1B25"/>
    <w:rsid w:val="00AD1C3B"/>
    <w:rsid w:val="00AD24D2"/>
    <w:rsid w:val="00AD3156"/>
    <w:rsid w:val="00AD37DF"/>
    <w:rsid w:val="00AD6BB6"/>
    <w:rsid w:val="00AD7825"/>
    <w:rsid w:val="00AE0148"/>
    <w:rsid w:val="00AE0151"/>
    <w:rsid w:val="00AE02D4"/>
    <w:rsid w:val="00AE0459"/>
    <w:rsid w:val="00AE2574"/>
    <w:rsid w:val="00AE2988"/>
    <w:rsid w:val="00AE3A2C"/>
    <w:rsid w:val="00AE43E7"/>
    <w:rsid w:val="00AE51E1"/>
    <w:rsid w:val="00AE69E1"/>
    <w:rsid w:val="00AF135E"/>
    <w:rsid w:val="00AF1816"/>
    <w:rsid w:val="00AF2036"/>
    <w:rsid w:val="00AF2BA2"/>
    <w:rsid w:val="00AF317D"/>
    <w:rsid w:val="00AF3A45"/>
    <w:rsid w:val="00AF4FDC"/>
    <w:rsid w:val="00AF60B5"/>
    <w:rsid w:val="00AF6B04"/>
    <w:rsid w:val="00B00AB1"/>
    <w:rsid w:val="00B039B2"/>
    <w:rsid w:val="00B04F06"/>
    <w:rsid w:val="00B0703C"/>
    <w:rsid w:val="00B07241"/>
    <w:rsid w:val="00B079B6"/>
    <w:rsid w:val="00B07E5A"/>
    <w:rsid w:val="00B10018"/>
    <w:rsid w:val="00B11265"/>
    <w:rsid w:val="00B112B2"/>
    <w:rsid w:val="00B11B5C"/>
    <w:rsid w:val="00B11BFC"/>
    <w:rsid w:val="00B12247"/>
    <w:rsid w:val="00B139FD"/>
    <w:rsid w:val="00B13ED9"/>
    <w:rsid w:val="00B13F7F"/>
    <w:rsid w:val="00B146C8"/>
    <w:rsid w:val="00B14B8A"/>
    <w:rsid w:val="00B14F03"/>
    <w:rsid w:val="00B15819"/>
    <w:rsid w:val="00B15FB9"/>
    <w:rsid w:val="00B170F0"/>
    <w:rsid w:val="00B20AEE"/>
    <w:rsid w:val="00B2137F"/>
    <w:rsid w:val="00B2165B"/>
    <w:rsid w:val="00B21D3E"/>
    <w:rsid w:val="00B223E9"/>
    <w:rsid w:val="00B25667"/>
    <w:rsid w:val="00B277CA"/>
    <w:rsid w:val="00B3093C"/>
    <w:rsid w:val="00B30C5D"/>
    <w:rsid w:val="00B31206"/>
    <w:rsid w:val="00B31BD0"/>
    <w:rsid w:val="00B31EB1"/>
    <w:rsid w:val="00B329DD"/>
    <w:rsid w:val="00B330C7"/>
    <w:rsid w:val="00B33F93"/>
    <w:rsid w:val="00B34365"/>
    <w:rsid w:val="00B3453E"/>
    <w:rsid w:val="00B35437"/>
    <w:rsid w:val="00B35545"/>
    <w:rsid w:val="00B35B17"/>
    <w:rsid w:val="00B35E54"/>
    <w:rsid w:val="00B36A5B"/>
    <w:rsid w:val="00B377C5"/>
    <w:rsid w:val="00B40179"/>
    <w:rsid w:val="00B40FD3"/>
    <w:rsid w:val="00B41488"/>
    <w:rsid w:val="00B4186A"/>
    <w:rsid w:val="00B42199"/>
    <w:rsid w:val="00B42982"/>
    <w:rsid w:val="00B42CBE"/>
    <w:rsid w:val="00B4361E"/>
    <w:rsid w:val="00B4362C"/>
    <w:rsid w:val="00B43811"/>
    <w:rsid w:val="00B445DC"/>
    <w:rsid w:val="00B44D4B"/>
    <w:rsid w:val="00B44F2A"/>
    <w:rsid w:val="00B44F7E"/>
    <w:rsid w:val="00B45244"/>
    <w:rsid w:val="00B47B40"/>
    <w:rsid w:val="00B47F63"/>
    <w:rsid w:val="00B503B2"/>
    <w:rsid w:val="00B50CCA"/>
    <w:rsid w:val="00B50FC8"/>
    <w:rsid w:val="00B53B40"/>
    <w:rsid w:val="00B53E84"/>
    <w:rsid w:val="00B54098"/>
    <w:rsid w:val="00B549D5"/>
    <w:rsid w:val="00B565D8"/>
    <w:rsid w:val="00B5749F"/>
    <w:rsid w:val="00B57C21"/>
    <w:rsid w:val="00B61085"/>
    <w:rsid w:val="00B61216"/>
    <w:rsid w:val="00B62C9E"/>
    <w:rsid w:val="00B632C9"/>
    <w:rsid w:val="00B63A83"/>
    <w:rsid w:val="00B6530E"/>
    <w:rsid w:val="00B657A1"/>
    <w:rsid w:val="00B65CA1"/>
    <w:rsid w:val="00B664F0"/>
    <w:rsid w:val="00B67593"/>
    <w:rsid w:val="00B67B20"/>
    <w:rsid w:val="00B70730"/>
    <w:rsid w:val="00B72417"/>
    <w:rsid w:val="00B72689"/>
    <w:rsid w:val="00B740AD"/>
    <w:rsid w:val="00B74FE0"/>
    <w:rsid w:val="00B76B8C"/>
    <w:rsid w:val="00B772C1"/>
    <w:rsid w:val="00B77DAA"/>
    <w:rsid w:val="00B8079D"/>
    <w:rsid w:val="00B8081E"/>
    <w:rsid w:val="00B80D9E"/>
    <w:rsid w:val="00B81152"/>
    <w:rsid w:val="00B81DFF"/>
    <w:rsid w:val="00B827D5"/>
    <w:rsid w:val="00B834B6"/>
    <w:rsid w:val="00B834CC"/>
    <w:rsid w:val="00B83782"/>
    <w:rsid w:val="00B83866"/>
    <w:rsid w:val="00B8387B"/>
    <w:rsid w:val="00B84106"/>
    <w:rsid w:val="00B84871"/>
    <w:rsid w:val="00B8493A"/>
    <w:rsid w:val="00B84D0B"/>
    <w:rsid w:val="00B8710B"/>
    <w:rsid w:val="00B87CD8"/>
    <w:rsid w:val="00B90A48"/>
    <w:rsid w:val="00B91826"/>
    <w:rsid w:val="00B92B22"/>
    <w:rsid w:val="00B932DA"/>
    <w:rsid w:val="00B93514"/>
    <w:rsid w:val="00B93B84"/>
    <w:rsid w:val="00B93FC4"/>
    <w:rsid w:val="00B96856"/>
    <w:rsid w:val="00BA00A2"/>
    <w:rsid w:val="00BA0481"/>
    <w:rsid w:val="00BA0D7B"/>
    <w:rsid w:val="00BA0F4E"/>
    <w:rsid w:val="00BA1555"/>
    <w:rsid w:val="00BA1E9E"/>
    <w:rsid w:val="00BA443A"/>
    <w:rsid w:val="00BA671F"/>
    <w:rsid w:val="00BB012F"/>
    <w:rsid w:val="00BB0583"/>
    <w:rsid w:val="00BB0633"/>
    <w:rsid w:val="00BB1148"/>
    <w:rsid w:val="00BB2078"/>
    <w:rsid w:val="00BB3312"/>
    <w:rsid w:val="00BB544E"/>
    <w:rsid w:val="00BB5887"/>
    <w:rsid w:val="00BB71BE"/>
    <w:rsid w:val="00BB7385"/>
    <w:rsid w:val="00BB75DD"/>
    <w:rsid w:val="00BC0AA5"/>
    <w:rsid w:val="00BC0B36"/>
    <w:rsid w:val="00BC247A"/>
    <w:rsid w:val="00BC2AE8"/>
    <w:rsid w:val="00BC31B2"/>
    <w:rsid w:val="00BC3692"/>
    <w:rsid w:val="00BC3A34"/>
    <w:rsid w:val="00BC4A0F"/>
    <w:rsid w:val="00BC4AF5"/>
    <w:rsid w:val="00BC4B91"/>
    <w:rsid w:val="00BC4EE1"/>
    <w:rsid w:val="00BC5409"/>
    <w:rsid w:val="00BC5ED8"/>
    <w:rsid w:val="00BD0111"/>
    <w:rsid w:val="00BD0284"/>
    <w:rsid w:val="00BD1DCB"/>
    <w:rsid w:val="00BD22C3"/>
    <w:rsid w:val="00BD2D90"/>
    <w:rsid w:val="00BD4125"/>
    <w:rsid w:val="00BD4591"/>
    <w:rsid w:val="00BD4856"/>
    <w:rsid w:val="00BD6721"/>
    <w:rsid w:val="00BD708F"/>
    <w:rsid w:val="00BD795F"/>
    <w:rsid w:val="00BD7A74"/>
    <w:rsid w:val="00BE0D2F"/>
    <w:rsid w:val="00BE1D33"/>
    <w:rsid w:val="00BE243D"/>
    <w:rsid w:val="00BE254D"/>
    <w:rsid w:val="00BE2888"/>
    <w:rsid w:val="00BE3636"/>
    <w:rsid w:val="00BE3875"/>
    <w:rsid w:val="00BE5B24"/>
    <w:rsid w:val="00BE60AE"/>
    <w:rsid w:val="00BE6B13"/>
    <w:rsid w:val="00BE6C44"/>
    <w:rsid w:val="00BE70FF"/>
    <w:rsid w:val="00BE7334"/>
    <w:rsid w:val="00BF1923"/>
    <w:rsid w:val="00BF1BDD"/>
    <w:rsid w:val="00BF324E"/>
    <w:rsid w:val="00BF367F"/>
    <w:rsid w:val="00BF3B58"/>
    <w:rsid w:val="00BF3E20"/>
    <w:rsid w:val="00BF4FFA"/>
    <w:rsid w:val="00BF5943"/>
    <w:rsid w:val="00BF6227"/>
    <w:rsid w:val="00BF63F4"/>
    <w:rsid w:val="00BF6590"/>
    <w:rsid w:val="00C00DFA"/>
    <w:rsid w:val="00C01211"/>
    <w:rsid w:val="00C03DE3"/>
    <w:rsid w:val="00C04226"/>
    <w:rsid w:val="00C0516C"/>
    <w:rsid w:val="00C06246"/>
    <w:rsid w:val="00C06760"/>
    <w:rsid w:val="00C06D08"/>
    <w:rsid w:val="00C0731F"/>
    <w:rsid w:val="00C10779"/>
    <w:rsid w:val="00C10BAB"/>
    <w:rsid w:val="00C10C47"/>
    <w:rsid w:val="00C11C2B"/>
    <w:rsid w:val="00C11F2A"/>
    <w:rsid w:val="00C12380"/>
    <w:rsid w:val="00C12F15"/>
    <w:rsid w:val="00C1499F"/>
    <w:rsid w:val="00C15ED9"/>
    <w:rsid w:val="00C16517"/>
    <w:rsid w:val="00C16F5C"/>
    <w:rsid w:val="00C1701A"/>
    <w:rsid w:val="00C232D8"/>
    <w:rsid w:val="00C23BF4"/>
    <w:rsid w:val="00C2503F"/>
    <w:rsid w:val="00C25628"/>
    <w:rsid w:val="00C27EE9"/>
    <w:rsid w:val="00C3141C"/>
    <w:rsid w:val="00C33237"/>
    <w:rsid w:val="00C337FA"/>
    <w:rsid w:val="00C3475E"/>
    <w:rsid w:val="00C3480B"/>
    <w:rsid w:val="00C360C8"/>
    <w:rsid w:val="00C373E0"/>
    <w:rsid w:val="00C37ED0"/>
    <w:rsid w:val="00C40208"/>
    <w:rsid w:val="00C4122D"/>
    <w:rsid w:val="00C422AB"/>
    <w:rsid w:val="00C427E0"/>
    <w:rsid w:val="00C42925"/>
    <w:rsid w:val="00C45483"/>
    <w:rsid w:val="00C457F8"/>
    <w:rsid w:val="00C463B4"/>
    <w:rsid w:val="00C464DB"/>
    <w:rsid w:val="00C465D4"/>
    <w:rsid w:val="00C46721"/>
    <w:rsid w:val="00C4694C"/>
    <w:rsid w:val="00C46C1E"/>
    <w:rsid w:val="00C47071"/>
    <w:rsid w:val="00C47420"/>
    <w:rsid w:val="00C47F58"/>
    <w:rsid w:val="00C51AD5"/>
    <w:rsid w:val="00C5217D"/>
    <w:rsid w:val="00C537D6"/>
    <w:rsid w:val="00C538B7"/>
    <w:rsid w:val="00C555F2"/>
    <w:rsid w:val="00C5671A"/>
    <w:rsid w:val="00C6052E"/>
    <w:rsid w:val="00C61902"/>
    <w:rsid w:val="00C61C10"/>
    <w:rsid w:val="00C621B4"/>
    <w:rsid w:val="00C625BB"/>
    <w:rsid w:val="00C627AF"/>
    <w:rsid w:val="00C6321B"/>
    <w:rsid w:val="00C64EF3"/>
    <w:rsid w:val="00C65F89"/>
    <w:rsid w:val="00C67E73"/>
    <w:rsid w:val="00C713DB"/>
    <w:rsid w:val="00C7216B"/>
    <w:rsid w:val="00C74633"/>
    <w:rsid w:val="00C75770"/>
    <w:rsid w:val="00C76BA5"/>
    <w:rsid w:val="00C7759A"/>
    <w:rsid w:val="00C80547"/>
    <w:rsid w:val="00C80BE2"/>
    <w:rsid w:val="00C80C09"/>
    <w:rsid w:val="00C822F6"/>
    <w:rsid w:val="00C8297D"/>
    <w:rsid w:val="00C83EF5"/>
    <w:rsid w:val="00C842A5"/>
    <w:rsid w:val="00C8445E"/>
    <w:rsid w:val="00C8520E"/>
    <w:rsid w:val="00C87C6A"/>
    <w:rsid w:val="00C90234"/>
    <w:rsid w:val="00C9085B"/>
    <w:rsid w:val="00C90C82"/>
    <w:rsid w:val="00C9173E"/>
    <w:rsid w:val="00C92308"/>
    <w:rsid w:val="00C92ACF"/>
    <w:rsid w:val="00C92E70"/>
    <w:rsid w:val="00C93549"/>
    <w:rsid w:val="00C93A9D"/>
    <w:rsid w:val="00C94722"/>
    <w:rsid w:val="00C94793"/>
    <w:rsid w:val="00C95AC3"/>
    <w:rsid w:val="00CA04DA"/>
    <w:rsid w:val="00CA0BB1"/>
    <w:rsid w:val="00CA17C3"/>
    <w:rsid w:val="00CA1B78"/>
    <w:rsid w:val="00CA21FE"/>
    <w:rsid w:val="00CA2AC7"/>
    <w:rsid w:val="00CA2C69"/>
    <w:rsid w:val="00CA2E71"/>
    <w:rsid w:val="00CA3760"/>
    <w:rsid w:val="00CA39C8"/>
    <w:rsid w:val="00CA4327"/>
    <w:rsid w:val="00CA5975"/>
    <w:rsid w:val="00CA5FEF"/>
    <w:rsid w:val="00CA69FF"/>
    <w:rsid w:val="00CB0FBD"/>
    <w:rsid w:val="00CB222E"/>
    <w:rsid w:val="00CB4087"/>
    <w:rsid w:val="00CB4866"/>
    <w:rsid w:val="00CB4E52"/>
    <w:rsid w:val="00CB519B"/>
    <w:rsid w:val="00CB5857"/>
    <w:rsid w:val="00CB6434"/>
    <w:rsid w:val="00CB7960"/>
    <w:rsid w:val="00CC0F19"/>
    <w:rsid w:val="00CC123E"/>
    <w:rsid w:val="00CC28D2"/>
    <w:rsid w:val="00CC2E76"/>
    <w:rsid w:val="00CC615A"/>
    <w:rsid w:val="00CC64B3"/>
    <w:rsid w:val="00CC65DF"/>
    <w:rsid w:val="00CC6742"/>
    <w:rsid w:val="00CC6990"/>
    <w:rsid w:val="00CC7463"/>
    <w:rsid w:val="00CC7E24"/>
    <w:rsid w:val="00CD1C69"/>
    <w:rsid w:val="00CD1C7A"/>
    <w:rsid w:val="00CD2117"/>
    <w:rsid w:val="00CD3439"/>
    <w:rsid w:val="00CD46E9"/>
    <w:rsid w:val="00CD5D2B"/>
    <w:rsid w:val="00CD656A"/>
    <w:rsid w:val="00CD6FCF"/>
    <w:rsid w:val="00CE18A4"/>
    <w:rsid w:val="00CE1980"/>
    <w:rsid w:val="00CE31F8"/>
    <w:rsid w:val="00CE366F"/>
    <w:rsid w:val="00CE4FBD"/>
    <w:rsid w:val="00CE51F2"/>
    <w:rsid w:val="00CE7307"/>
    <w:rsid w:val="00CE7A72"/>
    <w:rsid w:val="00CF07D7"/>
    <w:rsid w:val="00CF1AF0"/>
    <w:rsid w:val="00CF1FB3"/>
    <w:rsid w:val="00CF265B"/>
    <w:rsid w:val="00CF61AE"/>
    <w:rsid w:val="00CF6575"/>
    <w:rsid w:val="00CF7F78"/>
    <w:rsid w:val="00D016A7"/>
    <w:rsid w:val="00D018D1"/>
    <w:rsid w:val="00D0215A"/>
    <w:rsid w:val="00D02A64"/>
    <w:rsid w:val="00D03619"/>
    <w:rsid w:val="00D04D8E"/>
    <w:rsid w:val="00D0536F"/>
    <w:rsid w:val="00D10BB1"/>
    <w:rsid w:val="00D10D3C"/>
    <w:rsid w:val="00D11E04"/>
    <w:rsid w:val="00D12841"/>
    <w:rsid w:val="00D1381B"/>
    <w:rsid w:val="00D13B95"/>
    <w:rsid w:val="00D13EF3"/>
    <w:rsid w:val="00D142E7"/>
    <w:rsid w:val="00D17268"/>
    <w:rsid w:val="00D175D8"/>
    <w:rsid w:val="00D17938"/>
    <w:rsid w:val="00D208B8"/>
    <w:rsid w:val="00D21B26"/>
    <w:rsid w:val="00D22982"/>
    <w:rsid w:val="00D22ABC"/>
    <w:rsid w:val="00D24394"/>
    <w:rsid w:val="00D24C6A"/>
    <w:rsid w:val="00D25C2D"/>
    <w:rsid w:val="00D267EA"/>
    <w:rsid w:val="00D26F7F"/>
    <w:rsid w:val="00D26F97"/>
    <w:rsid w:val="00D30474"/>
    <w:rsid w:val="00D304A9"/>
    <w:rsid w:val="00D30AF3"/>
    <w:rsid w:val="00D31518"/>
    <w:rsid w:val="00D31702"/>
    <w:rsid w:val="00D33F4D"/>
    <w:rsid w:val="00D34347"/>
    <w:rsid w:val="00D34407"/>
    <w:rsid w:val="00D37711"/>
    <w:rsid w:val="00D377F1"/>
    <w:rsid w:val="00D41293"/>
    <w:rsid w:val="00D421D7"/>
    <w:rsid w:val="00D426F2"/>
    <w:rsid w:val="00D430E9"/>
    <w:rsid w:val="00D431C4"/>
    <w:rsid w:val="00D44B3B"/>
    <w:rsid w:val="00D4510C"/>
    <w:rsid w:val="00D465AE"/>
    <w:rsid w:val="00D469AE"/>
    <w:rsid w:val="00D47BAC"/>
    <w:rsid w:val="00D51E5F"/>
    <w:rsid w:val="00D530EA"/>
    <w:rsid w:val="00D53935"/>
    <w:rsid w:val="00D55793"/>
    <w:rsid w:val="00D56564"/>
    <w:rsid w:val="00D56D67"/>
    <w:rsid w:val="00D571E8"/>
    <w:rsid w:val="00D60821"/>
    <w:rsid w:val="00D618D7"/>
    <w:rsid w:val="00D637A8"/>
    <w:rsid w:val="00D6535D"/>
    <w:rsid w:val="00D65D42"/>
    <w:rsid w:val="00D66E4E"/>
    <w:rsid w:val="00D66EAA"/>
    <w:rsid w:val="00D67E92"/>
    <w:rsid w:val="00D7138E"/>
    <w:rsid w:val="00D72847"/>
    <w:rsid w:val="00D73B8D"/>
    <w:rsid w:val="00D74793"/>
    <w:rsid w:val="00D74E17"/>
    <w:rsid w:val="00D753FE"/>
    <w:rsid w:val="00D7659A"/>
    <w:rsid w:val="00D772D7"/>
    <w:rsid w:val="00D80448"/>
    <w:rsid w:val="00D80CAA"/>
    <w:rsid w:val="00D81417"/>
    <w:rsid w:val="00D8151B"/>
    <w:rsid w:val="00D81D9C"/>
    <w:rsid w:val="00D8389B"/>
    <w:rsid w:val="00D84897"/>
    <w:rsid w:val="00D849F0"/>
    <w:rsid w:val="00D84CFE"/>
    <w:rsid w:val="00D8503A"/>
    <w:rsid w:val="00D85171"/>
    <w:rsid w:val="00D8541E"/>
    <w:rsid w:val="00D85539"/>
    <w:rsid w:val="00D859E0"/>
    <w:rsid w:val="00D8641B"/>
    <w:rsid w:val="00D86892"/>
    <w:rsid w:val="00D86AB6"/>
    <w:rsid w:val="00D87431"/>
    <w:rsid w:val="00D87C04"/>
    <w:rsid w:val="00D91AE6"/>
    <w:rsid w:val="00D924E8"/>
    <w:rsid w:val="00D93F8C"/>
    <w:rsid w:val="00D9554E"/>
    <w:rsid w:val="00D95FC5"/>
    <w:rsid w:val="00D9638A"/>
    <w:rsid w:val="00D96913"/>
    <w:rsid w:val="00D96A80"/>
    <w:rsid w:val="00DA02A7"/>
    <w:rsid w:val="00DA0677"/>
    <w:rsid w:val="00DA0845"/>
    <w:rsid w:val="00DA1E8D"/>
    <w:rsid w:val="00DA1FD4"/>
    <w:rsid w:val="00DA2D17"/>
    <w:rsid w:val="00DA340A"/>
    <w:rsid w:val="00DA3BD7"/>
    <w:rsid w:val="00DA4A8C"/>
    <w:rsid w:val="00DA4C13"/>
    <w:rsid w:val="00DA4C7D"/>
    <w:rsid w:val="00DA4FF9"/>
    <w:rsid w:val="00DA58F9"/>
    <w:rsid w:val="00DA75B8"/>
    <w:rsid w:val="00DB043E"/>
    <w:rsid w:val="00DB246C"/>
    <w:rsid w:val="00DB29F3"/>
    <w:rsid w:val="00DB2B37"/>
    <w:rsid w:val="00DB2F53"/>
    <w:rsid w:val="00DB520C"/>
    <w:rsid w:val="00DB6050"/>
    <w:rsid w:val="00DB6238"/>
    <w:rsid w:val="00DB6735"/>
    <w:rsid w:val="00DB6825"/>
    <w:rsid w:val="00DB70AD"/>
    <w:rsid w:val="00DC087F"/>
    <w:rsid w:val="00DC0B5C"/>
    <w:rsid w:val="00DC32D7"/>
    <w:rsid w:val="00DC50A6"/>
    <w:rsid w:val="00DC6D90"/>
    <w:rsid w:val="00DC7357"/>
    <w:rsid w:val="00DC7A32"/>
    <w:rsid w:val="00DC7C18"/>
    <w:rsid w:val="00DD0C5C"/>
    <w:rsid w:val="00DD16FB"/>
    <w:rsid w:val="00DD1A3E"/>
    <w:rsid w:val="00DD1EC9"/>
    <w:rsid w:val="00DD265B"/>
    <w:rsid w:val="00DD266B"/>
    <w:rsid w:val="00DD4762"/>
    <w:rsid w:val="00DD60AE"/>
    <w:rsid w:val="00DD7953"/>
    <w:rsid w:val="00DD7D1C"/>
    <w:rsid w:val="00DD7FD7"/>
    <w:rsid w:val="00DE2147"/>
    <w:rsid w:val="00DE2673"/>
    <w:rsid w:val="00DE2911"/>
    <w:rsid w:val="00DE2E2D"/>
    <w:rsid w:val="00DE2E34"/>
    <w:rsid w:val="00DE417A"/>
    <w:rsid w:val="00DE46A7"/>
    <w:rsid w:val="00DE4BB1"/>
    <w:rsid w:val="00DE597F"/>
    <w:rsid w:val="00DE70BB"/>
    <w:rsid w:val="00DE75A6"/>
    <w:rsid w:val="00DF1947"/>
    <w:rsid w:val="00DF19F8"/>
    <w:rsid w:val="00DF4158"/>
    <w:rsid w:val="00DF5D88"/>
    <w:rsid w:val="00DF5DBA"/>
    <w:rsid w:val="00DF6365"/>
    <w:rsid w:val="00DF6427"/>
    <w:rsid w:val="00DF66E0"/>
    <w:rsid w:val="00E01109"/>
    <w:rsid w:val="00E015C7"/>
    <w:rsid w:val="00E01CF7"/>
    <w:rsid w:val="00E026A7"/>
    <w:rsid w:val="00E02AC7"/>
    <w:rsid w:val="00E02BB6"/>
    <w:rsid w:val="00E04ECC"/>
    <w:rsid w:val="00E055C5"/>
    <w:rsid w:val="00E064F9"/>
    <w:rsid w:val="00E06837"/>
    <w:rsid w:val="00E0788B"/>
    <w:rsid w:val="00E1076C"/>
    <w:rsid w:val="00E112B9"/>
    <w:rsid w:val="00E119F2"/>
    <w:rsid w:val="00E11DB0"/>
    <w:rsid w:val="00E15B3F"/>
    <w:rsid w:val="00E15B53"/>
    <w:rsid w:val="00E161A2"/>
    <w:rsid w:val="00E170DA"/>
    <w:rsid w:val="00E171FA"/>
    <w:rsid w:val="00E1726F"/>
    <w:rsid w:val="00E2087E"/>
    <w:rsid w:val="00E214EA"/>
    <w:rsid w:val="00E21F4E"/>
    <w:rsid w:val="00E21FED"/>
    <w:rsid w:val="00E2421B"/>
    <w:rsid w:val="00E24451"/>
    <w:rsid w:val="00E24EB1"/>
    <w:rsid w:val="00E26B11"/>
    <w:rsid w:val="00E26C35"/>
    <w:rsid w:val="00E27895"/>
    <w:rsid w:val="00E30A87"/>
    <w:rsid w:val="00E31166"/>
    <w:rsid w:val="00E31179"/>
    <w:rsid w:val="00E31258"/>
    <w:rsid w:val="00E31414"/>
    <w:rsid w:val="00E32835"/>
    <w:rsid w:val="00E33012"/>
    <w:rsid w:val="00E34249"/>
    <w:rsid w:val="00E34B33"/>
    <w:rsid w:val="00E35981"/>
    <w:rsid w:val="00E35A15"/>
    <w:rsid w:val="00E364DF"/>
    <w:rsid w:val="00E36849"/>
    <w:rsid w:val="00E378C8"/>
    <w:rsid w:val="00E42775"/>
    <w:rsid w:val="00E4294F"/>
    <w:rsid w:val="00E42F5B"/>
    <w:rsid w:val="00E46775"/>
    <w:rsid w:val="00E46F1F"/>
    <w:rsid w:val="00E5028B"/>
    <w:rsid w:val="00E503F1"/>
    <w:rsid w:val="00E511F9"/>
    <w:rsid w:val="00E51F22"/>
    <w:rsid w:val="00E5204F"/>
    <w:rsid w:val="00E52CC8"/>
    <w:rsid w:val="00E53ACA"/>
    <w:rsid w:val="00E53B85"/>
    <w:rsid w:val="00E54316"/>
    <w:rsid w:val="00E5479D"/>
    <w:rsid w:val="00E54F00"/>
    <w:rsid w:val="00E55667"/>
    <w:rsid w:val="00E55A32"/>
    <w:rsid w:val="00E562D8"/>
    <w:rsid w:val="00E5753A"/>
    <w:rsid w:val="00E61054"/>
    <w:rsid w:val="00E61546"/>
    <w:rsid w:val="00E616B4"/>
    <w:rsid w:val="00E621C0"/>
    <w:rsid w:val="00E63FC7"/>
    <w:rsid w:val="00E64744"/>
    <w:rsid w:val="00E64C6B"/>
    <w:rsid w:val="00E674B6"/>
    <w:rsid w:val="00E67950"/>
    <w:rsid w:val="00E70AF8"/>
    <w:rsid w:val="00E70F7A"/>
    <w:rsid w:val="00E71274"/>
    <w:rsid w:val="00E71EA0"/>
    <w:rsid w:val="00E72121"/>
    <w:rsid w:val="00E72780"/>
    <w:rsid w:val="00E73FAA"/>
    <w:rsid w:val="00E74695"/>
    <w:rsid w:val="00E74FEF"/>
    <w:rsid w:val="00E75209"/>
    <w:rsid w:val="00E760BA"/>
    <w:rsid w:val="00E766F8"/>
    <w:rsid w:val="00E80118"/>
    <w:rsid w:val="00E80530"/>
    <w:rsid w:val="00E8086E"/>
    <w:rsid w:val="00E80E32"/>
    <w:rsid w:val="00E80E59"/>
    <w:rsid w:val="00E81BEB"/>
    <w:rsid w:val="00E81C49"/>
    <w:rsid w:val="00E81CD9"/>
    <w:rsid w:val="00E83E2B"/>
    <w:rsid w:val="00E8454F"/>
    <w:rsid w:val="00E8495B"/>
    <w:rsid w:val="00E8565C"/>
    <w:rsid w:val="00E85B61"/>
    <w:rsid w:val="00E8631B"/>
    <w:rsid w:val="00E87F9B"/>
    <w:rsid w:val="00E9095D"/>
    <w:rsid w:val="00E90DEE"/>
    <w:rsid w:val="00E90EF8"/>
    <w:rsid w:val="00E91A4C"/>
    <w:rsid w:val="00E943BD"/>
    <w:rsid w:val="00E95049"/>
    <w:rsid w:val="00E95721"/>
    <w:rsid w:val="00E95E80"/>
    <w:rsid w:val="00E9654A"/>
    <w:rsid w:val="00E9666B"/>
    <w:rsid w:val="00E96AEB"/>
    <w:rsid w:val="00E96BAC"/>
    <w:rsid w:val="00E97F46"/>
    <w:rsid w:val="00EA20FB"/>
    <w:rsid w:val="00EA259C"/>
    <w:rsid w:val="00EA2E03"/>
    <w:rsid w:val="00EA358B"/>
    <w:rsid w:val="00EA5A63"/>
    <w:rsid w:val="00EA76B1"/>
    <w:rsid w:val="00EA7F2C"/>
    <w:rsid w:val="00EB011D"/>
    <w:rsid w:val="00EB01B9"/>
    <w:rsid w:val="00EB0603"/>
    <w:rsid w:val="00EB0731"/>
    <w:rsid w:val="00EB1309"/>
    <w:rsid w:val="00EB348B"/>
    <w:rsid w:val="00EB3742"/>
    <w:rsid w:val="00EB3D70"/>
    <w:rsid w:val="00EB484E"/>
    <w:rsid w:val="00EB588B"/>
    <w:rsid w:val="00EB6201"/>
    <w:rsid w:val="00EB689F"/>
    <w:rsid w:val="00EB759D"/>
    <w:rsid w:val="00EC0095"/>
    <w:rsid w:val="00EC0B77"/>
    <w:rsid w:val="00EC0C6A"/>
    <w:rsid w:val="00EC1D95"/>
    <w:rsid w:val="00EC2598"/>
    <w:rsid w:val="00EC35FA"/>
    <w:rsid w:val="00EC3BC4"/>
    <w:rsid w:val="00EC41B0"/>
    <w:rsid w:val="00EC50A3"/>
    <w:rsid w:val="00EC53E9"/>
    <w:rsid w:val="00EC6EB5"/>
    <w:rsid w:val="00EC6FCF"/>
    <w:rsid w:val="00EC73F2"/>
    <w:rsid w:val="00EC7413"/>
    <w:rsid w:val="00EC748B"/>
    <w:rsid w:val="00ED00F9"/>
    <w:rsid w:val="00ED2006"/>
    <w:rsid w:val="00ED230A"/>
    <w:rsid w:val="00ED262F"/>
    <w:rsid w:val="00ED271C"/>
    <w:rsid w:val="00ED3169"/>
    <w:rsid w:val="00ED3527"/>
    <w:rsid w:val="00ED3BC4"/>
    <w:rsid w:val="00ED4E78"/>
    <w:rsid w:val="00ED5A01"/>
    <w:rsid w:val="00ED7063"/>
    <w:rsid w:val="00ED72A8"/>
    <w:rsid w:val="00EE2064"/>
    <w:rsid w:val="00EE2A85"/>
    <w:rsid w:val="00EE2C68"/>
    <w:rsid w:val="00EE3F37"/>
    <w:rsid w:val="00EE536A"/>
    <w:rsid w:val="00EE5BEA"/>
    <w:rsid w:val="00EE6DAB"/>
    <w:rsid w:val="00EE7AB4"/>
    <w:rsid w:val="00EF08F9"/>
    <w:rsid w:val="00EF26F6"/>
    <w:rsid w:val="00EF37B7"/>
    <w:rsid w:val="00EF383F"/>
    <w:rsid w:val="00EF475C"/>
    <w:rsid w:val="00EF476E"/>
    <w:rsid w:val="00EF51A1"/>
    <w:rsid w:val="00EF6573"/>
    <w:rsid w:val="00EF68B2"/>
    <w:rsid w:val="00EF69AB"/>
    <w:rsid w:val="00EF727D"/>
    <w:rsid w:val="00EF74FB"/>
    <w:rsid w:val="00F0008D"/>
    <w:rsid w:val="00F00B82"/>
    <w:rsid w:val="00F0218C"/>
    <w:rsid w:val="00F04E38"/>
    <w:rsid w:val="00F05AA3"/>
    <w:rsid w:val="00F074C3"/>
    <w:rsid w:val="00F11E30"/>
    <w:rsid w:val="00F13CFC"/>
    <w:rsid w:val="00F155DB"/>
    <w:rsid w:val="00F162CA"/>
    <w:rsid w:val="00F1756E"/>
    <w:rsid w:val="00F17F3A"/>
    <w:rsid w:val="00F208D8"/>
    <w:rsid w:val="00F21117"/>
    <w:rsid w:val="00F219F1"/>
    <w:rsid w:val="00F22CD7"/>
    <w:rsid w:val="00F22F08"/>
    <w:rsid w:val="00F25BD1"/>
    <w:rsid w:val="00F26E0F"/>
    <w:rsid w:val="00F271C4"/>
    <w:rsid w:val="00F27781"/>
    <w:rsid w:val="00F31179"/>
    <w:rsid w:val="00F3152A"/>
    <w:rsid w:val="00F31ACA"/>
    <w:rsid w:val="00F339B5"/>
    <w:rsid w:val="00F33A89"/>
    <w:rsid w:val="00F348A3"/>
    <w:rsid w:val="00F34B34"/>
    <w:rsid w:val="00F34D2A"/>
    <w:rsid w:val="00F400FD"/>
    <w:rsid w:val="00F40235"/>
    <w:rsid w:val="00F4034C"/>
    <w:rsid w:val="00F406A2"/>
    <w:rsid w:val="00F41232"/>
    <w:rsid w:val="00F423C2"/>
    <w:rsid w:val="00F42A37"/>
    <w:rsid w:val="00F42F4B"/>
    <w:rsid w:val="00F43C20"/>
    <w:rsid w:val="00F446E7"/>
    <w:rsid w:val="00F4493B"/>
    <w:rsid w:val="00F45605"/>
    <w:rsid w:val="00F468EC"/>
    <w:rsid w:val="00F47CA6"/>
    <w:rsid w:val="00F50492"/>
    <w:rsid w:val="00F52080"/>
    <w:rsid w:val="00F525B6"/>
    <w:rsid w:val="00F52BD5"/>
    <w:rsid w:val="00F537EB"/>
    <w:rsid w:val="00F541B0"/>
    <w:rsid w:val="00F55ACA"/>
    <w:rsid w:val="00F55E43"/>
    <w:rsid w:val="00F570FC"/>
    <w:rsid w:val="00F60259"/>
    <w:rsid w:val="00F602E0"/>
    <w:rsid w:val="00F60394"/>
    <w:rsid w:val="00F6048D"/>
    <w:rsid w:val="00F60E9D"/>
    <w:rsid w:val="00F61F25"/>
    <w:rsid w:val="00F62021"/>
    <w:rsid w:val="00F63DAC"/>
    <w:rsid w:val="00F64585"/>
    <w:rsid w:val="00F660D5"/>
    <w:rsid w:val="00F66A78"/>
    <w:rsid w:val="00F66DE6"/>
    <w:rsid w:val="00F67521"/>
    <w:rsid w:val="00F67590"/>
    <w:rsid w:val="00F67985"/>
    <w:rsid w:val="00F705B5"/>
    <w:rsid w:val="00F70905"/>
    <w:rsid w:val="00F72948"/>
    <w:rsid w:val="00F754B8"/>
    <w:rsid w:val="00F76D14"/>
    <w:rsid w:val="00F777E6"/>
    <w:rsid w:val="00F77950"/>
    <w:rsid w:val="00F80FCE"/>
    <w:rsid w:val="00F81134"/>
    <w:rsid w:val="00F8169A"/>
    <w:rsid w:val="00F841DB"/>
    <w:rsid w:val="00F84503"/>
    <w:rsid w:val="00F854FD"/>
    <w:rsid w:val="00F85E75"/>
    <w:rsid w:val="00F861E1"/>
    <w:rsid w:val="00F86D84"/>
    <w:rsid w:val="00F87D1B"/>
    <w:rsid w:val="00F87F9E"/>
    <w:rsid w:val="00F939CB"/>
    <w:rsid w:val="00F93C2D"/>
    <w:rsid w:val="00F95D27"/>
    <w:rsid w:val="00F9603D"/>
    <w:rsid w:val="00F96DFE"/>
    <w:rsid w:val="00F97301"/>
    <w:rsid w:val="00FA0585"/>
    <w:rsid w:val="00FA276C"/>
    <w:rsid w:val="00FA2A51"/>
    <w:rsid w:val="00FA2F51"/>
    <w:rsid w:val="00FA31F2"/>
    <w:rsid w:val="00FA3611"/>
    <w:rsid w:val="00FA43D0"/>
    <w:rsid w:val="00FA4FF7"/>
    <w:rsid w:val="00FA563D"/>
    <w:rsid w:val="00FA69EF"/>
    <w:rsid w:val="00FA6C90"/>
    <w:rsid w:val="00FA6CB0"/>
    <w:rsid w:val="00FA76FE"/>
    <w:rsid w:val="00FB0C47"/>
    <w:rsid w:val="00FB127A"/>
    <w:rsid w:val="00FB146D"/>
    <w:rsid w:val="00FB1E4E"/>
    <w:rsid w:val="00FB1F0B"/>
    <w:rsid w:val="00FB21C3"/>
    <w:rsid w:val="00FB269B"/>
    <w:rsid w:val="00FB2884"/>
    <w:rsid w:val="00FB2A49"/>
    <w:rsid w:val="00FB2F7C"/>
    <w:rsid w:val="00FB3B44"/>
    <w:rsid w:val="00FB4F22"/>
    <w:rsid w:val="00FB5FF3"/>
    <w:rsid w:val="00FB686B"/>
    <w:rsid w:val="00FB686C"/>
    <w:rsid w:val="00FC07BF"/>
    <w:rsid w:val="00FC1CA4"/>
    <w:rsid w:val="00FC1DDC"/>
    <w:rsid w:val="00FC2A63"/>
    <w:rsid w:val="00FC36F8"/>
    <w:rsid w:val="00FC5A58"/>
    <w:rsid w:val="00FC5C3A"/>
    <w:rsid w:val="00FC6180"/>
    <w:rsid w:val="00FC689A"/>
    <w:rsid w:val="00FD0739"/>
    <w:rsid w:val="00FD0E65"/>
    <w:rsid w:val="00FD0F88"/>
    <w:rsid w:val="00FD1385"/>
    <w:rsid w:val="00FD44CE"/>
    <w:rsid w:val="00FD71FD"/>
    <w:rsid w:val="00FE1D87"/>
    <w:rsid w:val="00FE2E67"/>
    <w:rsid w:val="00FE3A62"/>
    <w:rsid w:val="00FE3CDF"/>
    <w:rsid w:val="00FE582E"/>
    <w:rsid w:val="00FE6386"/>
    <w:rsid w:val="00FE6699"/>
    <w:rsid w:val="00FE6739"/>
    <w:rsid w:val="00FE69D5"/>
    <w:rsid w:val="00FE7D36"/>
    <w:rsid w:val="00FF0B81"/>
    <w:rsid w:val="00FF112D"/>
    <w:rsid w:val="00FF2387"/>
    <w:rsid w:val="00FF34B0"/>
    <w:rsid w:val="00FF34EB"/>
    <w:rsid w:val="00FF35BD"/>
    <w:rsid w:val="00FF3C26"/>
    <w:rsid w:val="00FF49D6"/>
    <w:rsid w:val="00FF5138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B47A406"/>
  <w15:docId w15:val="{D6719FB3-73C7-4473-8DA8-E581CB914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uiPriority="10" w:qFormat="1"/>
    <w:lsdException w:name="Body Text" w:uiPriority="1" w:qFormat="1"/>
    <w:lsdException w:name="Subtitle" w:uiPriority="11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AC7"/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.VnTimeH" w:hAnsi=".VnTimeH"/>
      <w:b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center" w:pos="1418"/>
        <w:tab w:val="center" w:pos="6379"/>
      </w:tabs>
      <w:outlineLvl w:val="3"/>
    </w:pPr>
    <w:rPr>
      <w:rFonts w:ascii=".VnTime" w:hAnsi=".VnTime"/>
      <w:sz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rFonts w:ascii=".VnTimeH" w:hAnsi=".VnTimeH"/>
      <w:b/>
      <w:sz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both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numPr>
        <w:numId w:val="1"/>
      </w:numPr>
      <w:jc w:val="both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numPr>
        <w:numId w:val="2"/>
      </w:numPr>
      <w:jc w:val="both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-text1.5,Body Text Char"/>
    <w:basedOn w:val="Normal"/>
    <w:uiPriority w:val="1"/>
    <w:qFormat/>
    <w:pPr>
      <w:jc w:val="both"/>
    </w:pPr>
  </w:style>
  <w:style w:type="paragraph" w:styleId="BodyTextIndent">
    <w:name w:val="Body Text Indent"/>
    <w:basedOn w:val="Normal"/>
    <w:pPr>
      <w:ind w:left="360"/>
      <w:jc w:val="both"/>
    </w:p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link w:val="BodyTextIndent3Char"/>
    <w:pPr>
      <w:ind w:firstLine="851"/>
      <w:jc w:val="both"/>
    </w:pPr>
    <w:rPr>
      <w:rFonts w:ascii=".VnTime" w:hAnsi=".VnTime"/>
      <w:sz w:val="26"/>
    </w:rPr>
  </w:style>
  <w:style w:type="paragraph" w:styleId="BodyText2">
    <w:name w:val="Body Text 2"/>
    <w:basedOn w:val="Normal"/>
    <w:link w:val="BodyText2Char"/>
    <w:uiPriority w:val="99"/>
    <w:pPr>
      <w:jc w:val="both"/>
    </w:pPr>
  </w:style>
  <w:style w:type="paragraph" w:styleId="BodyTextIndent2">
    <w:name w:val="Body Text Indent 2"/>
    <w:basedOn w:val="Normal"/>
    <w:pPr>
      <w:spacing w:before="120"/>
      <w:ind w:firstLine="360"/>
      <w:jc w:val="both"/>
    </w:p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8D2C01"/>
    <w:rPr>
      <w:rFonts w:ascii="Tahoma" w:hAnsi="Tahoma" w:cs="Tahoma"/>
      <w:sz w:val="16"/>
      <w:szCs w:val="16"/>
    </w:rPr>
  </w:style>
  <w:style w:type="character" w:styleId="Hyperlink">
    <w:name w:val="Hyperlink"/>
    <w:rsid w:val="00C4694C"/>
    <w:rPr>
      <w:color w:val="0000FF"/>
      <w:u w:val="single"/>
    </w:rPr>
  </w:style>
  <w:style w:type="table" w:styleId="TableGrid">
    <w:name w:val="Table Grid"/>
    <w:basedOn w:val="TableNormal"/>
    <w:rsid w:val="007861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9676F0"/>
    <w:rPr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C4122D"/>
    <w:rPr>
      <w:color w:val="000000"/>
      <w:sz w:val="28"/>
      <w:szCs w:val="28"/>
    </w:rPr>
  </w:style>
  <w:style w:type="paragraph" w:styleId="ListParagraph">
    <w:name w:val="List Paragraph"/>
    <w:basedOn w:val="Normal"/>
    <w:uiPriority w:val="1"/>
    <w:qFormat/>
    <w:rsid w:val="00236DB7"/>
    <w:pPr>
      <w:ind w:left="720"/>
    </w:pPr>
  </w:style>
  <w:style w:type="character" w:customStyle="1" w:styleId="BodyTextIndent3Char">
    <w:name w:val="Body Text Indent 3 Char"/>
    <w:link w:val="BodyTextIndent3"/>
    <w:rsid w:val="00AC0F63"/>
    <w:rPr>
      <w:rFonts w:ascii=".VnTime" w:hAnsi=".VnTime"/>
      <w:color w:val="000000"/>
      <w:sz w:val="26"/>
      <w:szCs w:val="28"/>
    </w:rPr>
  </w:style>
  <w:style w:type="character" w:styleId="CommentReference">
    <w:name w:val="annotation reference"/>
    <w:basedOn w:val="DefaultParagraphFont"/>
    <w:rsid w:val="001220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20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220DB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1220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20DB"/>
    <w:rPr>
      <w:b/>
      <w:bCs/>
      <w:color w:val="000000"/>
    </w:rPr>
  </w:style>
  <w:style w:type="character" w:styleId="Emphasis">
    <w:name w:val="Emphasis"/>
    <w:uiPriority w:val="20"/>
    <w:qFormat/>
    <w:rsid w:val="00EE2064"/>
    <w:rPr>
      <w:i/>
      <w:iCs/>
    </w:rPr>
  </w:style>
  <w:style w:type="character" w:customStyle="1" w:styleId="Bodytext20">
    <w:name w:val="Body text (2)_"/>
    <w:rsid w:val="00E91A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ing10">
    <w:name w:val="Heading #1_"/>
    <w:link w:val="Heading11"/>
    <w:rsid w:val="00E91A4C"/>
    <w:rPr>
      <w:b/>
      <w:bCs/>
      <w:sz w:val="28"/>
      <w:szCs w:val="28"/>
      <w:shd w:val="clear" w:color="auto" w:fill="FFFFFF"/>
    </w:rPr>
  </w:style>
  <w:style w:type="character" w:customStyle="1" w:styleId="Heading20">
    <w:name w:val="Heading #2_"/>
    <w:link w:val="Heading21"/>
    <w:rsid w:val="00E91A4C"/>
    <w:rPr>
      <w:b/>
      <w:bCs/>
      <w:shd w:val="clear" w:color="auto" w:fill="FFFFFF"/>
    </w:rPr>
  </w:style>
  <w:style w:type="character" w:customStyle="1" w:styleId="Bodytext21">
    <w:name w:val="Body text (2)"/>
    <w:rsid w:val="00E91A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Bodytext3">
    <w:name w:val="Body text (3)_"/>
    <w:link w:val="Bodytext30"/>
    <w:rsid w:val="00E91A4C"/>
    <w:rPr>
      <w:i/>
      <w:iCs/>
      <w:sz w:val="26"/>
      <w:szCs w:val="26"/>
      <w:shd w:val="clear" w:color="auto" w:fill="FFFFFF"/>
    </w:rPr>
  </w:style>
  <w:style w:type="character" w:customStyle="1" w:styleId="Bodytext2Bold">
    <w:name w:val="Body text (2) + Bold"/>
    <w:rsid w:val="00E91A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4">
    <w:name w:val="Body text (4)_"/>
    <w:link w:val="Bodytext40"/>
    <w:rsid w:val="00E91A4C"/>
    <w:rPr>
      <w:b/>
      <w:bCs/>
      <w:i/>
      <w:iCs/>
      <w:shd w:val="clear" w:color="auto" w:fill="FFFFFF"/>
    </w:rPr>
  </w:style>
  <w:style w:type="character" w:customStyle="1" w:styleId="Bodytext5">
    <w:name w:val="Body text (5)_"/>
    <w:link w:val="Bodytext50"/>
    <w:rsid w:val="00E91A4C"/>
    <w:rPr>
      <w:b/>
      <w:bCs/>
      <w:shd w:val="clear" w:color="auto" w:fill="FFFFFF"/>
    </w:rPr>
  </w:style>
  <w:style w:type="character" w:customStyle="1" w:styleId="Tablecaption2">
    <w:name w:val="Table caption (2)_"/>
    <w:rsid w:val="00E91A4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Tablecaption20">
    <w:name w:val="Table caption (2)"/>
    <w:rsid w:val="00E91A4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paragraph" w:customStyle="1" w:styleId="Heading11">
    <w:name w:val="Heading #1"/>
    <w:basedOn w:val="Normal"/>
    <w:link w:val="Heading10"/>
    <w:rsid w:val="00E91A4C"/>
    <w:pPr>
      <w:widowControl w:val="0"/>
      <w:shd w:val="clear" w:color="auto" w:fill="FFFFFF"/>
      <w:spacing w:after="300" w:line="0" w:lineRule="atLeast"/>
      <w:jc w:val="center"/>
      <w:outlineLvl w:val="0"/>
    </w:pPr>
    <w:rPr>
      <w:b/>
      <w:bCs/>
      <w:color w:val="auto"/>
    </w:rPr>
  </w:style>
  <w:style w:type="paragraph" w:customStyle="1" w:styleId="Heading21">
    <w:name w:val="Heading #2"/>
    <w:basedOn w:val="Normal"/>
    <w:link w:val="Heading20"/>
    <w:rsid w:val="00E91A4C"/>
    <w:pPr>
      <w:widowControl w:val="0"/>
      <w:shd w:val="clear" w:color="auto" w:fill="FFFFFF"/>
      <w:spacing w:before="300" w:after="120" w:line="0" w:lineRule="atLeast"/>
      <w:jc w:val="both"/>
      <w:outlineLvl w:val="1"/>
    </w:pPr>
    <w:rPr>
      <w:b/>
      <w:bCs/>
      <w:color w:val="auto"/>
      <w:sz w:val="20"/>
      <w:szCs w:val="20"/>
    </w:rPr>
  </w:style>
  <w:style w:type="paragraph" w:customStyle="1" w:styleId="Bodytext30">
    <w:name w:val="Body text (3)"/>
    <w:basedOn w:val="Normal"/>
    <w:link w:val="Bodytext3"/>
    <w:rsid w:val="00E91A4C"/>
    <w:pPr>
      <w:widowControl w:val="0"/>
      <w:shd w:val="clear" w:color="auto" w:fill="FFFFFF"/>
      <w:spacing w:before="300" w:after="120" w:line="0" w:lineRule="atLeast"/>
      <w:ind w:hanging="420"/>
      <w:jc w:val="both"/>
    </w:pPr>
    <w:rPr>
      <w:i/>
      <w:iCs/>
      <w:color w:val="auto"/>
      <w:sz w:val="26"/>
      <w:szCs w:val="26"/>
    </w:rPr>
  </w:style>
  <w:style w:type="paragraph" w:customStyle="1" w:styleId="Bodytext40">
    <w:name w:val="Body text (4)"/>
    <w:basedOn w:val="Normal"/>
    <w:link w:val="Bodytext4"/>
    <w:rsid w:val="00E91A4C"/>
    <w:pPr>
      <w:widowControl w:val="0"/>
      <w:shd w:val="clear" w:color="auto" w:fill="FFFFFF"/>
      <w:spacing w:before="60" w:after="60" w:line="298" w:lineRule="exact"/>
      <w:ind w:firstLine="440"/>
      <w:jc w:val="both"/>
    </w:pPr>
    <w:rPr>
      <w:b/>
      <w:bCs/>
      <w:i/>
      <w:iCs/>
      <w:color w:val="auto"/>
      <w:sz w:val="20"/>
      <w:szCs w:val="20"/>
    </w:rPr>
  </w:style>
  <w:style w:type="paragraph" w:customStyle="1" w:styleId="Bodytext50">
    <w:name w:val="Body text (5)"/>
    <w:basedOn w:val="Normal"/>
    <w:link w:val="Bodytext5"/>
    <w:rsid w:val="00E91A4C"/>
    <w:pPr>
      <w:widowControl w:val="0"/>
      <w:shd w:val="clear" w:color="auto" w:fill="FFFFFF"/>
      <w:spacing w:before="60" w:after="60" w:line="0" w:lineRule="atLeast"/>
      <w:jc w:val="both"/>
    </w:pPr>
    <w:rPr>
      <w:b/>
      <w:bCs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90EF8"/>
    <w:pPr>
      <w:widowControl w:val="0"/>
      <w:autoSpaceDE w:val="0"/>
      <w:autoSpaceDN w:val="0"/>
    </w:pPr>
    <w:rPr>
      <w:color w:val="auto"/>
      <w:sz w:val="22"/>
      <w:szCs w:val="22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rsid w:val="00EC53E9"/>
    <w:rPr>
      <w:rFonts w:ascii="Arial" w:hAnsi="Arial" w:cs="Arial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C53E9"/>
    <w:rPr>
      <w:b/>
      <w:b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C53E9"/>
    <w:rPr>
      <w:rFonts w:ascii=".VnTimeH" w:hAnsi=".VnTimeH"/>
      <w:b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C53E9"/>
    <w:rPr>
      <w:rFonts w:ascii=".VnTime" w:hAnsi=".VnTime"/>
      <w:color w:val="000000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C53E9"/>
    <w:rPr>
      <w:rFonts w:ascii=".VnTimeH" w:hAnsi=".VnTimeH"/>
      <w:b/>
      <w:color w:val="000000"/>
      <w:sz w:val="26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C53E9"/>
    <w:rPr>
      <w:b/>
      <w:color w:val="000000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C53E9"/>
    <w:rPr>
      <w:b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C53E9"/>
    <w:rPr>
      <w:b/>
      <w:color w:val="000000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EC53E9"/>
    <w:rPr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C53E9"/>
    <w:rPr>
      <w:b/>
      <w:bCs/>
      <w:color w:val="000000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3E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C53E9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EC53E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C53E9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C53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3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3E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EC53E9"/>
    <w:rPr>
      <w:b/>
      <w:bCs/>
      <w:smallCaps/>
      <w:color w:val="2F5496" w:themeColor="accent1" w:themeShade="BF"/>
      <w:spacing w:val="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3E9"/>
    <w:rPr>
      <w:rFonts w:ascii="Tahoma" w:hAnsi="Tahoma" w:cs="Tahoma"/>
      <w:color w:val="000000"/>
      <w:sz w:val="16"/>
      <w:szCs w:val="16"/>
    </w:rPr>
  </w:style>
  <w:style w:type="character" w:customStyle="1" w:styleId="Bodytext2SmallCaps">
    <w:name w:val="Body text (2) + Small Caps"/>
    <w:rsid w:val="00EC53E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F339B5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ngViec\Cong%20Van%20Mau\ToTrin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447E6-0C8F-4CDE-8370-4B972A5E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ToTrinh.dot</Template>
  <TotalTime>228</TotalTime>
  <Pages>4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PHUOCNH</vt:lpstr>
    </vt:vector>
  </TitlesOfParts>
  <Manager>PCAG</Manager>
  <Company>PCAG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PHUOCNH</dc:title>
  <dc:subject/>
  <dc:creator>Phuocnh-P.KT</dc:creator>
  <cp:keywords/>
  <cp:lastModifiedBy>Lê Toàn Thiện</cp:lastModifiedBy>
  <cp:revision>96</cp:revision>
  <cp:lastPrinted>2020-03-10T08:26:00Z</cp:lastPrinted>
  <dcterms:created xsi:type="dcterms:W3CDTF">2024-07-23T01:05:00Z</dcterms:created>
  <dcterms:modified xsi:type="dcterms:W3CDTF">2024-08-01T07:29:00Z</dcterms:modified>
</cp:coreProperties>
</file>